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3F19F6" w:rsidR="00D319E9" w:rsidP="00D319E9" w:rsidRDefault="00D319E9" w14:paraId="50F2BD64" w14:textId="215BC98E">
      <w:pPr>
        <w:rPr>
          <w:rFonts w:cs="Arial"/>
          <w:szCs w:val="20"/>
        </w:rPr>
        <w:sectPr w:rsidRPr="003F19F6" w:rsidR="00D319E9" w:rsidSect="00952E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835" w:right="1134" w:bottom="851" w:left="1134" w:header="340" w:footer="137" w:gutter="0"/>
          <w:cols w:space="708"/>
          <w:formProt w:val="0"/>
          <w:titlePg/>
        </w:sectPr>
      </w:pPr>
    </w:p>
    <w:sdt>
      <w:sdtPr>
        <w:rPr>
          <w:rFonts w:cs="Arial"/>
          <w:szCs w:val="22"/>
        </w:rPr>
        <w:alias w:val="textElement"/>
        <w:tag w:val="{&quot;templafy&quot;:{&quot;assetId&quot;:&quot;638137783231056210&quot;,&quot;replaceOnUpdate&quot;:false,&quot;type&quot;:&quot;textElement&quot;,&quot;textElementPlaceholderName&quot;:&quot;TextElement1&quot;}}"/>
        <w:id w:val="173162475"/>
        <w:placeholder>
          <w:docPart w:val="2EDC32EFDC574AFA881E20F6ADF90E1D"/>
        </w:placeholder>
      </w:sdtPr>
      <w:sdtEndPr/>
      <w:sdtContent>
        <w:p w:rsidRPr="003F19F6" w:rsidR="00AE2B27" w:rsidP="00CB5878" w:rsidRDefault="007F4F09" w14:paraId="0B588C35" w14:textId="7CA0E6FD">
          <w:pPr>
            <w:rPr>
              <w:rFonts w:cs="Arial"/>
              <w:szCs w:val="20"/>
            </w:rPr>
          </w:pPr>
          <w:r w:rsidRPr="003F19F6">
            <w:rPr>
              <w:rFonts w:cs="Arial"/>
              <w:szCs w:val="22"/>
            </w:rPr>
            <w:t>Briefhoofd</w:t>
          </w:r>
        </w:p>
      </w:sdtContent>
    </w:sdt>
    <w:p w:rsidR="008C1A4E" w:rsidRDefault="008C1A4E" w14:paraId="5F078FCA" w14:textId="77777777">
      <w:pPr>
        <w:rPr>
          <w:rFonts w:cs="Arial"/>
          <w:szCs w:val="20"/>
        </w:rPr>
      </w:pPr>
    </w:p>
    <w:p w:rsidRPr="00B15C70" w:rsidR="00B15C70" w:rsidP="00B15C70" w:rsidRDefault="00B15C70" w14:paraId="13915D1F" w14:textId="29666205">
      <w:pPr>
        <w:rPr>
          <w:rFonts w:cs="Arial"/>
          <w:szCs w:val="20"/>
        </w:rPr>
      </w:pPr>
      <w:r w:rsidRPr="00B15C70">
        <w:rPr>
          <w:rFonts w:cs="Arial"/>
          <w:szCs w:val="20"/>
        </w:rPr>
        <w:t xml:space="preserve">Op </w:t>
      </w:r>
      <w:sdt>
        <w:sdtPr>
          <w:rPr>
            <w:rFonts w:cs="Arial"/>
            <w:szCs w:val="20"/>
          </w:rPr>
          <w:alias w:val="{{FormatDateTime(Form.UwBriefVan, &quot;d MMMM yyyy&quot;)}}"/>
          <w:tag w:val="{&quot;templafy&quot;:{&quot;binding&quot;:&quot;{{FormatDateTime(Form.UwBriefVan, \&quot;d MMMM yyyy\&quot;)}}&quot;,&quot;visibility&quot;:&quot;&quot;,&quot;disableUpdates&quot;:false,&quot;removeAndKeepContent&quot;:false,&quot;type&quot;:&quot;text&quot;}}"/>
          <w:id w:val="-1453933843"/>
          <w:placeholder>
            <w:docPart w:val="7B0FDB99713C422B9A61E6C7861BA4DB"/>
          </w:placeholder>
        </w:sdtPr>
        <w:sdtEndPr/>
        <w:sdtContent>
          <w:proofErr w:type="spellStart"/>
          <w:r w:rsidRPr="00B15C70">
            <w:rPr>
              <w:rFonts w:cs="Arial"/>
              <w:szCs w:val="20"/>
            </w:rPr>
            <w:t>Uw_brief</w:t>
          </w:r>
          <w:proofErr w:type="spellEnd"/>
        </w:sdtContent>
      </w:sdt>
      <w:r w:rsidRPr="00B15C70">
        <w:rPr>
          <w:rFonts w:cs="Arial"/>
          <w:szCs w:val="20"/>
        </w:rPr>
        <w:t xml:space="preserve"> hebben wij uw </w:t>
      </w:r>
      <w:sdt>
        <w:sdtPr>
          <w:rPr>
            <w:rFonts w:cs="Arial"/>
            <w:szCs w:val="20"/>
          </w:rPr>
          <w:alias w:val="{{Form.WatOntvangen}}"/>
          <w:tag w:val="{&quot;templafy&quot;:{&quot;binding&quot;:&quot;{{Form.WatOntvangen}}&quot;,&quot;visibility&quot;:&quot;&quot;,&quot;disableUpdates&quot;:false,&quot;removeAndKeepContent&quot;:false,&quot;type&quot;:&quot;text&quot;}}"/>
          <w:id w:val="1637838968"/>
          <w:placeholder>
            <w:docPart w:val="2CC0998C0855438A9F4E743B12F8408A"/>
          </w:placeholder>
        </w:sdtPr>
        <w:sdtEndPr/>
        <w:sdtContent>
          <w:proofErr w:type="spellStart"/>
          <w:r w:rsidRPr="00B15C70">
            <w:rPr>
              <w:rFonts w:cs="Arial"/>
              <w:szCs w:val="20"/>
            </w:rPr>
            <w:t>Wat_ontvangen</w:t>
          </w:r>
          <w:proofErr w:type="spellEnd"/>
        </w:sdtContent>
      </w:sdt>
      <w:r w:rsidRPr="00B15C70">
        <w:rPr>
          <w:rFonts w:cs="Arial"/>
          <w:szCs w:val="20"/>
        </w:rPr>
        <w:t xml:space="preserve"> ontvangen. Wij reageren binnen </w:t>
      </w:r>
      <w:sdt>
        <w:sdtPr>
          <w:rPr>
            <w:rFonts w:cs="Arial"/>
            <w:szCs w:val="20"/>
          </w:rPr>
          <w:alias w:val="{{Form.ReactietijdInWerkdagen}}"/>
          <w:tag w:val="{&quot;templafy&quot;:{&quot;binding&quot;:&quot;{{Form.ReactietijdInWerkdagen}}&quot;,&quot;visibility&quot;:&quot;&quot;,&quot;disableUpdates&quot;:false,&quot;removeAndKeepContent&quot;:false,&quot;type&quot;:&quot;text&quot;}}"/>
          <w:id w:val="-697934428"/>
          <w:placeholder>
            <w:docPart w:val="FAB33D96C6CE480A85175F18A8E47E37"/>
          </w:placeholder>
        </w:sdtPr>
        <w:sdtEndPr/>
        <w:sdtContent>
          <w:r w:rsidRPr="00B15C70">
            <w:rPr>
              <w:rFonts w:cs="Arial"/>
              <w:szCs w:val="20"/>
            </w:rPr>
            <w:t>Reactiedagen</w:t>
          </w:r>
        </w:sdtContent>
      </w:sdt>
      <w:r w:rsidRPr="00B15C70">
        <w:rPr>
          <w:rFonts w:cs="Arial"/>
          <w:szCs w:val="20"/>
        </w:rPr>
        <w:t xml:space="preserve"> werkdagen. Als we meer tijd nodig he</w:t>
      </w:r>
      <w:r w:rsidR="00E36458">
        <w:rPr>
          <w:rFonts w:cs="Arial"/>
          <w:szCs w:val="20"/>
        </w:rPr>
        <w:t>bben dan laten wij u dat weten.</w:t>
      </w:r>
    </w:p>
    <w:p w:rsidRPr="00B15C70" w:rsidR="00B15C70" w:rsidP="00B15C70" w:rsidRDefault="00B15C70" w14:paraId="4AAE22DC" w14:textId="77777777">
      <w:pPr>
        <w:rPr>
          <w:rFonts w:cs="Arial"/>
          <w:szCs w:val="20"/>
        </w:rPr>
      </w:pPr>
    </w:p>
    <w:p w:rsidR="00087441" w:rsidP="00B15C70" w:rsidRDefault="00B15C70" w14:paraId="11EC584A" w14:textId="07A4DA09">
      <w:pPr>
        <w:rPr>
          <w:rFonts w:cs="Arial"/>
          <w:szCs w:val="20"/>
        </w:rPr>
      </w:pPr>
      <w:r w:rsidRPr="00B15C70">
        <w:rPr>
          <w:rFonts w:cs="Arial"/>
          <w:szCs w:val="20"/>
        </w:rPr>
        <w:t xml:space="preserve">Heeft u nog vragen? Dan kunt u contact opnemen met </w:t>
      </w:r>
      <w:sdt>
        <w:sdtPr>
          <w:rPr>
            <w:rFonts w:cs="Arial"/>
            <w:szCs w:val="20"/>
          </w:rPr>
          <w:alias w:val="{{UserProfile.NaamInformeel}}"/>
          <w:tag w:val="{&quot;templafy&quot;:{&quot;binding&quot;:&quot;{{UserProfile.NaamInformeel}}&quot;,&quot;visibility&quot;:&quot;&quot;,&quot;disableUpdates&quot;:false,&quot;removeAndKeepContent&quot;:false,&quot;type&quot;:&quot;text&quot;}}"/>
          <w:id w:val="1377205706"/>
          <w:placeholder>
            <w:docPart w:val="4EE6D441326E4458AF2DAE5752FABFAD"/>
          </w:placeholder>
        </w:sdtPr>
        <w:sdtEndPr/>
        <w:sdtContent>
          <w:r w:rsidRPr="00B15C70">
            <w:rPr>
              <w:rFonts w:cs="Arial"/>
              <w:szCs w:val="20"/>
            </w:rPr>
            <w:t>NAAMINFORMEEL</w:t>
          </w:r>
        </w:sdtContent>
      </w:sdt>
      <w:r w:rsidRPr="00B15C70">
        <w:rPr>
          <w:rFonts w:cs="Arial"/>
          <w:szCs w:val="20"/>
        </w:rPr>
        <w:t xml:space="preserve"> van de afdeling </w:t>
      </w:r>
      <w:sdt>
        <w:sdtPr>
          <w:rPr>
            <w:rFonts w:cs="Arial"/>
            <w:szCs w:val="20"/>
          </w:rPr>
          <w:alias w:val="{{UserProfile.Team.Weergavenaam}}"/>
          <w:tag w:val="{&quot;templafy&quot;:{&quot;binding&quot;:&quot;{{UserProfile.Team.Weergavenaam}}&quot;,&quot;visibility&quot;:&quot;&quot;,&quot;disableUpdates&quot;:false,&quot;removeAndKeepContent&quot;:false,&quot;type&quot;:&quot;text&quot;}}"/>
          <w:id w:val="1528822138"/>
          <w:placeholder>
            <w:docPart w:val="EB135262A2D447FFA2CF3860BF3A4355"/>
          </w:placeholder>
        </w:sdtPr>
        <w:sdtEndPr/>
        <w:sdtContent>
          <w:r w:rsidRPr="00B15C70">
            <w:rPr>
              <w:rFonts w:cs="Arial"/>
              <w:szCs w:val="20"/>
            </w:rPr>
            <w:t>NAAM</w:t>
          </w:r>
        </w:sdtContent>
      </w:sdt>
      <w:r w:rsidRPr="00B15C70">
        <w:rPr>
          <w:rFonts w:cs="Arial"/>
          <w:szCs w:val="20"/>
        </w:rPr>
        <w:t xml:space="preserve"> via telefoonnummer 14 0516 of u stuurt een e-mail naar </w:t>
      </w:r>
      <w:sdt>
        <w:sdtPr>
          <w:rPr>
            <w:rFonts w:cs="Arial"/>
            <w:szCs w:val="20"/>
          </w:rPr>
          <w:alias w:val="{{UserProfile.Email}}"/>
          <w:tag w:val="{&quot;templafy&quot;:{&quot;binding&quot;:&quot;{{UserProfile.Email}}&quot;,&quot;visibility&quot;:&quot;&quot;,&quot;disableUpdates&quot;:false,&quot;removeAndKeepContent&quot;:false,&quot;type&quot;:&quot;text&quot;}}"/>
          <w:id w:val="-1264990913"/>
          <w:placeholder>
            <w:docPart w:val="241571708FD1463A8E60ADA303D3888C"/>
          </w:placeholder>
        </w:sdtPr>
        <w:sdtEndPr/>
        <w:sdtContent>
          <w:r w:rsidRPr="00B15C70">
            <w:rPr>
              <w:rFonts w:cs="Arial"/>
              <w:szCs w:val="20"/>
            </w:rPr>
            <w:t>EMAIL</w:t>
          </w:r>
        </w:sdtContent>
      </w:sdt>
      <w:r w:rsidRPr="00B15C70">
        <w:rPr>
          <w:rFonts w:cs="Arial"/>
          <w:szCs w:val="20"/>
        </w:rPr>
        <w:t>.</w:t>
      </w:r>
      <w:bookmarkStart w:name="_GoBack" w:id="0"/>
      <w:bookmarkEnd w:id="0"/>
    </w:p>
    <w:sectPr w:rsidR="00087441" w:rsidSect="00952E9D">
      <w:headerReference w:type="default" r:id="rId16"/>
      <w:type w:val="continuous"/>
      <w:pgSz w:w="11907" w:h="16840" w:code="9"/>
      <w:pgMar w:top="2835" w:right="1134" w:bottom="1418" w:left="1134" w:header="340" w:footer="13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2F8CF" w14:textId="77777777" w:rsidR="00E97FC5" w:rsidRDefault="00E97FC5">
      <w:r>
        <w:separator/>
      </w:r>
    </w:p>
  </w:endnote>
  <w:endnote w:type="continuationSeparator" w:id="0">
    <w:p w14:paraId="25842E81" w14:textId="77777777" w:rsidR="00E97FC5" w:rsidRDefault="00E9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89D" w:rsidRDefault="0021289D" w14:paraId="288D942B" w14:textId="77777777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89D" w:rsidRDefault="0021289D" w14:paraId="1665626A" w14:textId="77777777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Cs w:val="20"/>
        <w:lang w:val="en-US"/>
      </w:rPr>
      <w:alias w:val="textElement"/>
      <w:tag w:val="{&quot;templafy&quot;:{&quot;assetId&quot;:&quot;638137787883225310&quot;,&quot;replaceOnUpdate&quot;:false,&quot;type&quot;:&quot;textElement&quot;,&quot;textElementPlaceholderName&quot;:&quot;TextElement2&quot;}}"/>
      <w:id w:val="1417678328"/>
      <w:placeholder>
        <w:docPart w:val="792922675B11411BAD6161EC4C8D2AA5"/>
      </w:placeholder>
    </w:sdtPr>
    <w:sdtEndPr/>
    <w:sdtContent>
      <w:p w:rsidR="00D319E9" w:rsidP="00952E9D" w:rsidRDefault="00814977" w14:paraId="59AE2DED" w14:textId="7398068E">
        <w:pPr>
          <w:pStyle w:val="Voettekst"/>
          <w:rPr>
            <w:szCs w:val="20"/>
            <w:lang w:val="en-US"/>
          </w:rPr>
        </w:pPr>
        <w:proofErr w:type="spellStart"/>
        <w:r>
          <w:rPr>
            <w:szCs w:val="20"/>
            <w:lang w:val="en-US"/>
          </w:rPr>
          <w:t>Voettekst</w:t>
        </w:r>
        <w:proofErr w:type="spellEnd"/>
      </w:p>
    </w:sdtContent>
  </w:sdt>
  <w:p w:rsidRPr="00814977" w:rsidR="00814977" w:rsidP="00952E9D" w:rsidRDefault="00814977" w14:paraId="2F5F8B13" w14:textId="77777777">
    <w:pPr>
      <w:pStyle w:val="Voettekst"/>
      <w:rPr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09110" w14:textId="77777777" w:rsidR="00E97FC5" w:rsidRDefault="00E97FC5">
      <w:r>
        <w:separator/>
      </w:r>
    </w:p>
  </w:footnote>
  <w:footnote w:type="continuationSeparator" w:id="0">
    <w:p w14:paraId="369199B4" w14:textId="77777777" w:rsidR="00E97FC5" w:rsidRDefault="00E97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89D" w:rsidRDefault="0021289D" w14:paraId="257CB812" w14:textId="7777777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E9" w:rsidP="003E2C25" w:rsidRDefault="00D319E9" w14:paraId="0659B0ED" w14:textId="77777777">
    <w:pPr>
      <w:pStyle w:val="Koptekst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89D" w:rsidRDefault="0021289D" w14:paraId="419DB196" w14:textId="77777777">
    <w:pPr>
      <w:pStyle w:val="Kopteks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3E2C25" w:rsidR="003E2C25" w:rsidP="003E2C25" w:rsidRDefault="003E2C25" w14:paraId="41BDF67E" w14:textId="77777777">
    <w:pPr>
      <w:pStyle w:val="Koptekst"/>
      <w:jc w:val="center"/>
      <w:rPr>
        <w:rFonts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2863D2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5EF4A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72C40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280F78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6D50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F68CA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4ACA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E8973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12001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EA9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2E57AF"/>
    <w:multiLevelType w:val="hybridMultilevel"/>
    <w:tmpl w:val="1730DD3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2A2B4A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85233AB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4EE4C97"/>
    <w:multiLevelType w:val="hybridMultilevel"/>
    <w:tmpl w:val="0E5E6B8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334D0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14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msName" w:val="IWRITER"/>
    <w:docVar w:name="DocAuthor" w:val="Remco van Beelen"/>
    <w:docVar w:name="DocDuplex" w:val="DUPLEX_DEFAULT"/>
    <w:docVar w:name="DocIndex" w:val="0020"/>
    <w:docVar w:name="DocPrinter" w:val="NOPRINTER"/>
    <w:docVar w:name="DocReg" w:val="0"/>
    <w:docVar w:name="DocType" w:val="NO"/>
    <w:docVar w:name="DocumentLanguage" w:val="nl-NL"/>
    <w:docVar w:name="IW_Generated" w:val="False"/>
    <w:docVar w:name="KingAsync" w:val="async"/>
    <w:docVar w:name="KingWizard" w:val="1"/>
    <w:docVar w:name="mitStyleTemplates" w:val="Stijl MIT Office Oost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&gt;_x000d__x000a_  &lt;ConditionalField&gt;_x000d__x000a_    &lt;FieldName&gt;test&lt;/FieldName&gt;_x000d__x000a_    &lt;FieldID&gt;CF787D518C2A7E449FA43A70F4C21B22F4&lt;/FieldID&gt;_x000d__x000a_    &lt;RuleGroup&gt;_x000d__x000a_      &lt;Rules&gt;_x000d__x000a_        &lt;Rule&gt;_x000d__x000a_          &lt;Field&gt;VV1E9BFE4F77D64C318706B629A27F460B&lt;/Field&gt;_x000d__x000a_          &lt;Compare&gt;Equals&lt;/Compare&gt;_x000d__x000a_          &lt;Value&gt;Ja&lt;/Value&gt;_x000d__x000a_          &lt;DataType&gt;1&lt;/DataType&gt;_x000d__x000a_        &lt;/Rule&gt;_x000d__x000a_      &lt;/Rules&gt;_x000d__x000a_      &lt;GroupMethod&gt;All&lt;/GroupMethod&gt;_x000d__x000a_    &lt;/RuleGroup&gt;_x000d__x000a_    &lt;ValidValue&gt;ja&lt;/ValidValue&gt;_x000d__x000a_    &lt;InValidValue&gt;nee&lt;/InValidValue&gt;_x000d__x000a_  &lt;/ConditionalField&gt;_x000d__x000a_  &lt;ConditionalField&gt;_x000d__x000a_    &lt;FieldName&gt;test&lt;/FieldName&gt;_x000d__x000a_    &lt;FieldID&gt;CF62E061E4BB8C441AA22DB1CBC609293F&lt;/FieldID&gt;_x000d__x000a_    &lt;RuleGroup&gt;_x000d__x000a_      &lt;Rules&gt;_x000d__x000a_        &lt;Rule&gt;_x000d__x000a_          &lt;Field&gt;VV1E9BFE4F77D64C318706B629A27F460B&lt;/Field&gt;_x000d__x000a_          &lt;Compare&gt;Equals&lt;/Compare&gt;_x000d__x000a_          &lt;Value&gt;Ja&lt;/Value&gt;_x000d__x000a_          &lt;DataType&gt;1&lt;/DataType&gt;_x000d__x000a_        &lt;/Rule&gt;_x000d__x000a_      &lt;/Rules&gt;_x000d__x000a_      &lt;GroupMethod&gt;All&lt;/GroupMethod&gt;_x000d__x000a_    &lt;/RuleGroup&gt;_x000d__x000a_    &lt;ValidValue&gt;ja&lt;/ValidValue&gt;_x000d__x000a_    &lt;InValidValue&gt;nee&lt;/InValidValue&gt;_x000d__x000a_  &lt;/ConditionalField&gt;_x000d__x000a_&lt;/ArrayOfConditionalField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9D253BACD29945EE8ECDE440063D2CCB&lt;/GroupID&gt;&lt;GroupName&gt;Logo&lt;/GroupName&gt;&lt;GroupDescription&gt;Is er een logo nodig?&lt;/GroupDescription&gt;&lt;GroupIndex&gt;10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Nee&lt;/ValueExValue&gt;&lt;ValueName&gt;(nodata)&lt;/ValueName&gt;&lt;ValueParentID&gt;VVE2DFBC7BB1DE41CD94C230AF2A8D4060&lt;/ValueParentID&gt;&lt;ValueID&gt;D2A7779244034ADD9CACD00FAABF52D4~0&lt;/ValueID&gt;&lt;/QuestionValue&gt;&lt;QuestionValue&gt;&lt;ValueData xsi:nil=&quot;true&quot; /&gt;&lt;FollowUpFields /&gt;&lt;ValueIndex&gt;1&lt;/ValueIndex&gt;&lt;ValueExValue&gt; INCLUDE &quot;N:\\Iwriter\\Prod\\Sjabloon\\Verborgen Bouwstenen\\Bouwstenen\\Gemeente logo Ooststellingwerf.dotx&quot; \* MERGEFORMAT &lt;/ValueExValue&gt;&lt;ValueName&gt;Ja&lt;/ValueName&gt;&lt;ValueParentID&gt;VVE2DFBC7BB1DE41CD94C230AF2A8D4060&lt;/ValueParentID&gt;&lt;ValueID&gt;1F03A898E2704EDBB468097701F4C1F0~1&lt;/ValueID&gt;&lt;/QuestionValue&gt;&lt;QuestionValue&gt;&lt;ValueData xsi:nil=&quot;true&quot; /&gt;&lt;FollowUpFields /&gt;&lt;ValueIndex&gt;2&lt;/ValueIndex&gt;&lt;ValueExValue&gt;Nee&lt;/ValueExValue&gt;&lt;ValueName&gt;Nee&lt;/ValueName&gt;&lt;ValueParentID&gt;VVE2DFBC7BB1DE41CD94C230AF2A8D4060&lt;/ValueParentID&gt;&lt;ValueID&gt;F7DAA4746F9048C29FE3FC454E5F57B6~0&lt;/ValueID&gt;&lt;/QuestionValue&gt;&lt;/FieldValues&gt;&lt;FieldMerge&gt;false&lt;/FieldMerge&gt;&lt;FieldParent&gt;GR9D253BACD29945EE8ECDE440063D2CCB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&gt;Kies voor ´ja´ wanneer het sjabloon niet op briefpapier afgedrukt wordt.&lt;/FieldDescription&gt;&lt;FieldName&gt;Logo_code&lt;/FieldName&gt;&lt;FieldID&gt;VV1419A2F006784BBEA67960EC9A9D7A19&lt;/FieldID&gt;&lt;FieldXpath /&gt;&lt;FieldLinkedProp /&gt;&lt;/QuestionField&gt;&lt;/GroupFields&gt;&lt;IsRepeatingGroup&gt;false&lt;/IsRepeatingGroup&gt;&lt;/QuestionGroup&gt;&lt;QuestionGroup&gt;&lt;GroupID&gt;GR23BC0621C6E047E59DE421BA2D2A6354&lt;/GroupID&gt;&lt;GroupName&gt;Overige kenmerken&lt;/GroupName&gt;&lt;GroupDescription /&gt;&lt;GroupIndex&gt;101&lt;/GroupIndex&gt;&lt;GroupFields&gt;&lt;QuestionField&gt;&lt;FieldMask /&gt;&lt;FieldListSettings&gt;&lt;DisplayDirection&gt;Vertical&lt;/DisplayDirection&gt;&lt;/FieldListSettings&gt;&lt;FieldValues /&gt;&lt;FieldMerge&gt;false&lt;/FieldMerge&gt;&lt;FieldParent&gt;GR23BC0621C6E047E59DE421BA2D2A6354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0&lt;/FieldIndex&gt;&lt;FieldDescription /&gt;&lt;FieldName&gt;Bijlagen&lt;/FieldName&gt;&lt;FieldID&gt;VV08BEE45AFD2044A890BD1A455D023B08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23BC0621C6E047E59DE421BA2D2A6354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1&lt;/FieldIndex&gt;&lt;FieldDescription /&gt;&lt;FieldName&gt;Mandaatregeling&lt;/FieldName&gt;&lt;FieldID&gt;VV6DC5B40C74D64E42981C046BA833928C&lt;/FieldID&gt;&lt;FieldXpath /&gt;&lt;FieldLinkedProp /&gt;&lt;/QuestionField&gt;&lt;/GroupFields&gt;&lt;IsRepeatingGroup&gt;false&lt;/IsRepeatingGroup&gt;&lt;/QuestionGroup&gt;&lt;QuestionGroup&gt;&lt;GroupID&gt;GRD42F543B089F42B481A9A1D126C8AE74&lt;/GroupID&gt;&lt;GroupName&gt;Logo&lt;/GroupName&gt;&lt;GroupDescription /&gt;&lt;GroupIndex&gt;102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(nodata)&lt;/ValueExValue&gt;&lt;ValueName&gt;(nodata)&lt;/ValueName&gt;&lt;ValueParentID&gt;VV81989B844A4F47FE9A8C61BAB525038F&lt;/ValueParentID&gt;&lt;ValueID&gt;6F20AA52593C4FE1930109D55BDA996F~0&lt;/ValueID&gt;&lt;/QuestionValue&gt;&lt;QuestionValue&gt;&lt;ValueData xsi:nil=&quot;true&quot; /&gt;&lt;FollowUpFields /&gt;&lt;ValueIndex&gt;1&lt;/ValueIndex&gt;&lt;ValueExValue&gt;(nodata)&lt;/ValueExValue&gt;&lt;ValueName&gt;Nee&lt;/ValueName&gt;&lt;ValueParentID&gt;VV81989B844A4F47FE9A8C61BAB525038F&lt;/ValueParentID&gt;&lt;ValueID&gt;EA7288C30813450DB631FD9102077C24~0&lt;/ValueID&gt;&lt;/QuestionValue&gt;&lt;QuestionValue&gt;&lt;ValueData xsi:nil=&quot;true&quot; /&gt;&lt;FollowUpFields /&gt;&lt;ValueIndex&gt;2&lt;/ValueIndex&gt;&lt;ValueExValue&gt; INCLUDE &quot;N:\\Iwriter\\Prod\\Sjabloon\\Algemeen\\Bouwstenen\\Gemeente logo Ooststellingwerf.dotx&quot; \* MERGEFORMAT &lt;/ValueExValue&gt;&lt;ValueName&gt;Ja&lt;/ValueName&gt;&lt;ValueParentID&gt;VV81989B844A4F47FE9A8C61BAB525038F&lt;/ValueParentID&gt;&lt;ValueID&gt;39F6963AFCB7478580DD90E639649C0A~1&lt;/ValueID&gt;&lt;/QuestionValue&gt;&lt;/FieldValues&gt;&lt;FieldMerge&gt;false&lt;/FieldMerge&gt;&lt;FieldParent&gt;GRD42F543B089F42B481A9A1D126C8AE74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Logo_nodig&lt;/FieldName&gt;&lt;FieldID&gt;VVE8679B438B5F4F6F825627C257E423AE&lt;/FieldID&gt;&lt;FieldXpath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1E9BFE4F77D64C318706B629A27F460B&lt;/ID&gt;_x000d__x000a_      &lt;PROMPT&gt;_x000d__x000a_        &lt;NLNL&gt;Logo tonen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09B0706AAB843D791A270919E1DC00C&lt;/ID&gt;_x000d__x000a_      &lt;PROMPT&gt;_x000d__x000a_        &lt;NLNL&gt;Organis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9F94E69C880474FA86B78A496AE0262&lt;/ID&gt;_x000d__x000a_      &lt;PROMPT&gt;_x000d__x000a_        &lt;NLNL&gt;naam persoo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DA9E914230B43FDA0DCB581C6D2191F&lt;/ID&gt;_x000d__x000a_      &lt;PROMPT&gt;_x000d__x000a_        &lt;NLNL&gt;Postcode / plaat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010FD1BA91148C6B3B97AE2725D56BF&lt;/ID&gt;_x000d__x000a_      &lt;PROMPT&gt;_x000d__x000a_        &lt;NLNL&gt;Ons 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10C598284494AAABD3F40640F7F7A6B&lt;/ID&gt;_x000d__x000a_      &lt;PROMPT&gt;_x000d__x000a_        &lt;NLNL&gt;Onderwerp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3D6CBBD8D384F2AB9F8EB498CC0A9A6&lt;/ID&gt;_x000d__x000a_      &lt;PROMPT&gt;_x000d__x000a_        &lt;NLNL&gt;Datu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8BEE45AFD2044A890BD1A455D023B08&lt;/ID&gt;_x000d__x000a_      &lt;PROMPT&gt;_x000d__x000a_        &lt;NLNL&gt;Bijlage(n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DC5B40C74D64E42981C046BA833928C&lt;/ID&gt;_x000d__x000a_      &lt;PROMPT&gt;_x000d__x000a_        &lt;NLNL&gt;Mandaatregel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D0CE2EED04C451FA6DDAF8C17BA7173&lt;/ID&gt;_x000d__x000a_      &lt;PROMPT&gt;_x000d__x000a_        &lt;NLNL&gt;Te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C2D3A91AFD145E19FDAAFC19C6078DD&lt;/ID&gt;_x000d__x000a_      &lt;PROMPT&gt;_x000d__x000a_        &lt;NLNL&gt;Adre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22A6528148548D5AFDFA27A1E948FB3&lt;/ID&gt;_x000d__x000a_      &lt;PROMPT&gt;_x000d__x000a_        &lt;NLNL&gt;Plaat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502D4F786D46F0B42F32B1CDC9FFC7&lt;/ID&gt;_x000d__x000a_      &lt;PROMPT&gt;_x000d__x000a_        &lt;NLNL&gt;Achte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90AA2DA67754ADCB124DD2135315E2A&lt;/ID&gt;_x000d__x000a_      &lt;PROMPT&gt;_x000d__x000a_        &lt;NLNL&gt;Tussenvoegs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C8BE5950A714D1C8BAA408F73FD88E4&lt;/ID&gt;_x000d__x000a_      &lt;PROMPT&gt;_x000d__x000a_        &lt;NLNL&gt;Samengesteld2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9D4178F524C41ED9E4C1FBE2FB42B88&lt;/ID&gt;_x000d__x000a_      &lt;PROMPT&gt;_x000d__x000a_        &lt;NLNL&gt;Bedrijfs-, organistatie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Alleen invullen als dit van toepassing is, anders leeg late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&gt;Alleen invullen als dit van toepassing is, anders leeg late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64066B37ECF40428B8A6FBF6373EE93&lt;/ID&gt;_x000d__x000a_      &lt;PROMPT&gt;_x000d__x000a_        &lt;NLNL&gt;Aanhe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1E5E9B6D0384E57BFAA7659369E7D2F&lt;/ID&gt;_x000d__x000a_      &lt;PROMPT&gt;_x000d__x000a_        &lt;NLNL&gt;Voornaam en of voorletter(s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Bijvoorbeeld Ramond of R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300562500164ADB8D46CC838D24A6F9&lt;/ID&gt;_x000d__x000a_      &lt;PROMPT&gt;_x000d__x000a_        &lt;NLNL&gt;Samengestel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Dit is een samengesteld veld voor de aanhef. Niet aanpassen!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A9717CB5B66476991037CD6B447F4E9&lt;/ID&gt;_x000d__x000a_      &lt;PROMPT&gt;_x000d__x000a_        &lt;NLNL&gt;afbeeld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E073D0E40AB408A8091FAB1ED596F41&lt;/ID&gt;_x000d__x000a_      &lt;PROMPT&gt;_x000d__x000a_        &lt;NLNL&gt;Logo erbij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EC4FC041AFC4C55936AAD5218F04C1B&lt;/ID&gt;_x000d__x000a_      &lt;PROMPT&gt;_x000d__x000a_        &lt;NLNL&gt;Afbeeld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9CB0EAEF43A4DD7AEDAAB6D457398AC&lt;/ID&gt;_x000d__x000a_      &lt;PROMPT&gt;_x000d__x000a_        &lt;NLNL&gt;Logo in briefhoofd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Wilt u een gemeente logo op de brief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6140DDC15134A21B7AB399FC55EC099&lt;/ID&gt;_x000d__x000a_      &lt;PROMPT&gt;_x000d__x000a_        &lt;NLNL&gt;Plaatj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3B511EB70604D09AC12245E5626FC48&lt;/ID&gt;_x000d__x000a_      &lt;PROMPT&gt;_x000d__x000a_        &lt;NLNL&gt;Logo nodig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419A2F006784BBEA67960EC9A9D7A19&lt;/ID&gt;_x000d__x000a_      &lt;PROMPT&gt;_x000d__x000a_        &lt;NLNL&gt;Logo cod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Kies voor ´ja´ wanneer het sjabloon niet op briefpapier afgedrukt wordt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&gt;Laat het veld leeg wanneer u nog geen keuze wilt make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8679B438B5F4F6F825627C257E423AE&lt;/ID&gt;_x000d__x000a_      &lt;PROMPT&gt;_x000d__x000a_        &lt;NLNL&gt;Logo nodig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1720FEAADE6944BD80B857148ADC9858&lt;/ID&gt;_x000d__x000a_      &lt;NAME&gt;_x000d__x000a_        &lt;NLNL&gt;test1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D7EB01EA923541C0B181F1F5603BDDD0&lt;/ID&gt;_x000d__x000a_      &lt;NAME&gt;_x000d__x000a_        &lt;NLNL&gt;test2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429A6AA1CF7A4469AF2183061F6951E7&lt;/ID&gt;_x000d__x000a_      &lt;NAME&gt;_x000d__x000a_        &lt;NLNL&gt;Adres gegev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E04F961F80CD4A2C87A241CC0BBCA75E&lt;/ID&gt;_x000d__x000a_      &lt;NAME&gt;_x000d__x000a_        &lt;NLNL&gt;Kenmerken brie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23BC0621C6E047E59DE421BA2D2A6354&lt;/ID&gt;_x000d__x000a_      &lt;NAME&gt;_x000d__x000a_        &lt;NLNL&gt;Overige kenmerk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BEEFC9C4BE3948FD95D376CBB13547B2&lt;/ID&gt;_x000d__x000a_      &lt;NAME&gt;_x000d__x000a_        &lt;NLNL&gt;Log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DA1411F3612E4689AE7808FF31374AE8&lt;/ID&gt;_x000d__x000a_      &lt;NAME&gt;_x000d__x000a_        &lt;NLNL&gt;Log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9D253BACD29945EE8ECDE440063D2CCB&lt;/ID&gt;_x000d__x000a_      &lt;NAME&gt;_x000d__x000a_        &lt;NLNL&gt;Log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&gt;Is er een logo nodig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D42F543B089F42B481A9A1D126C8AE74&lt;/ID&gt;_x000d__x000a_      &lt;NAME&gt;_x000d__x000a_        &lt;NLNL&gt;Log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665348818AAB443DABD829CDFDE64EF4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8AD7CF4D35A4E45A09235401C6581D3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2468FD7E0D0425D864BA9FB4AAF5450~0&lt;/ID&gt;_x000d__x000a_      &lt;VALUESINGLE&gt;_x000d__x000a_        &lt;NLNL&gt;Beheer en onderhou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07C4586BF234B6F9E72DF55FA5E0802~0&lt;/ID&gt;_x000d__x000a_      &lt;VALUESINGLE&gt;_x000d__x000a_        &lt;NLNL&gt;Ruimte en econom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BEF60C5139A3484D8A3BC6F630A437F1~0&lt;/ID&gt;_x000d__x000a_      &lt;VALUESINGLE&gt;_x000d__x000a_        &lt;NLNL&gt;Samenlev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07194EDEB15442FE96C71B467DD51064~0&lt;/ID&gt;_x000d__x000a_      &lt;VALUESINGLE&gt;_x000d__x000a_        &lt;NLNL&gt;Dienstverl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5560AAE37D84EE2B04000E5009B1D8A~0&lt;/ID&gt;_x000d__x000a_      &lt;VALUESINGLE&gt;_x000d__x000a_        &lt;NLNL&gt;Bedrijfsvoer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05A7F206B36C4C95986C44C16EBD6740~0&lt;/ID&gt;_x000d__x000a_      &lt;VALUESINGLE&gt;_x000d__x000a_        &lt;NLNL&gt;1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A01D1334B164A779E6C113E46D554D8~0&lt;/ID&gt;_x000d__x000a_      &lt;VALUESINGLE&gt;_x000d__x000a_        &lt;NLNL&gt;2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3D0925A8F7C464D9FD7E31A0B56CEB7~0&lt;/ID&gt;_x000d__x000a_      &lt;VALUESINGLE&gt;_x000d__x000a_        &lt;NLNL&gt;Mevrouw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DA3215D021D41428421B8B94C519341~0&lt;/ID&gt;_x000d__x000a_      &lt;VALUESINGLE&gt;_x000d__x000a_        &lt;NLNL&gt;Mene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1D9095D742840CDAF70897A2F5AE444~0&lt;/ID&gt;_x000d__x000a_      &lt;VALUESINGLE&gt;_x000d__x000a_        &lt;NLNL&gt;N.v.t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3A2D7410A3B4819AFF034214D12ADE2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07E07D203DC4DF3B48844C746AE894F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2790661DE244568A0F0BA9B1CCF4C42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03BB6C289BC4761B0FCF93A840FF904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0467423E9BB140FE9F7E66B5F5340446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:\Logo.jp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CA06228D1FF4BA09ABB47E9DC7BF23F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D4F769F66634D18A50344949BB8961A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640E0476C9C44222829C298BD629F767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D2A7779244034ADD9CACD00FAABF52D4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F03A898E2704EDBB468097701F4C1F0~1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N:\\Iwriter\\Prod\\Sjabloon\\Verborgen Bouwstenen\\Bouwstenen\\Gemeente logo Ooststellingwerf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F7DAA4746F9048C29FE3FC454E5F57B6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6F20AA52593C4FE1930109D55BDA996F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A7288C30813450DB631FD9102077C24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9F6963AFCB7478580DD90E639649C0A~1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N:\\Iwriter\\Prod\\Sjabloon\\Algemeen\\Bouwstenen\\Gemeente logo Ooststellingwerf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6.1.16271"/>
  </w:docVars>
  <w:rsids>
    <w:rsidRoot w:val="0021289D"/>
    <w:rsid w:val="000220F5"/>
    <w:rsid w:val="0004173B"/>
    <w:rsid w:val="0004655E"/>
    <w:rsid w:val="00050ECC"/>
    <w:rsid w:val="00056072"/>
    <w:rsid w:val="00060E46"/>
    <w:rsid w:val="00063407"/>
    <w:rsid w:val="00087441"/>
    <w:rsid w:val="000A39E5"/>
    <w:rsid w:val="000A62AD"/>
    <w:rsid w:val="000A74F2"/>
    <w:rsid w:val="000B3C34"/>
    <w:rsid w:val="000C037C"/>
    <w:rsid w:val="000C439E"/>
    <w:rsid w:val="000C7CC0"/>
    <w:rsid w:val="000D20C3"/>
    <w:rsid w:val="000D3939"/>
    <w:rsid w:val="000F3F1E"/>
    <w:rsid w:val="0010193E"/>
    <w:rsid w:val="001106C1"/>
    <w:rsid w:val="001120CF"/>
    <w:rsid w:val="00112BC0"/>
    <w:rsid w:val="001249E2"/>
    <w:rsid w:val="0013579A"/>
    <w:rsid w:val="00136733"/>
    <w:rsid w:val="00161D02"/>
    <w:rsid w:val="00176844"/>
    <w:rsid w:val="00183D45"/>
    <w:rsid w:val="001A0B1E"/>
    <w:rsid w:val="001A2E47"/>
    <w:rsid w:val="001C0C7D"/>
    <w:rsid w:val="001E1794"/>
    <w:rsid w:val="001E598B"/>
    <w:rsid w:val="001F7FBE"/>
    <w:rsid w:val="00201745"/>
    <w:rsid w:val="002102F0"/>
    <w:rsid w:val="0021171A"/>
    <w:rsid w:val="0021289D"/>
    <w:rsid w:val="00215020"/>
    <w:rsid w:val="0023119A"/>
    <w:rsid w:val="00234AF8"/>
    <w:rsid w:val="002573E7"/>
    <w:rsid w:val="00262CD8"/>
    <w:rsid w:val="00277451"/>
    <w:rsid w:val="00280383"/>
    <w:rsid w:val="0029443F"/>
    <w:rsid w:val="00296F3E"/>
    <w:rsid w:val="002D087A"/>
    <w:rsid w:val="002E41F3"/>
    <w:rsid w:val="002F06E4"/>
    <w:rsid w:val="002F1C39"/>
    <w:rsid w:val="00304755"/>
    <w:rsid w:val="00320349"/>
    <w:rsid w:val="00320511"/>
    <w:rsid w:val="00353A80"/>
    <w:rsid w:val="00393B36"/>
    <w:rsid w:val="003B16C4"/>
    <w:rsid w:val="003C4E67"/>
    <w:rsid w:val="003D21E0"/>
    <w:rsid w:val="003D78FC"/>
    <w:rsid w:val="003E21F1"/>
    <w:rsid w:val="003E2C25"/>
    <w:rsid w:val="003E5845"/>
    <w:rsid w:val="003F19F6"/>
    <w:rsid w:val="003F2335"/>
    <w:rsid w:val="00421DB4"/>
    <w:rsid w:val="00423449"/>
    <w:rsid w:val="00434CF1"/>
    <w:rsid w:val="0044553C"/>
    <w:rsid w:val="004513AD"/>
    <w:rsid w:val="00467420"/>
    <w:rsid w:val="00474F65"/>
    <w:rsid w:val="00482393"/>
    <w:rsid w:val="00485DD0"/>
    <w:rsid w:val="004879E0"/>
    <w:rsid w:val="00494D6F"/>
    <w:rsid w:val="004A0C78"/>
    <w:rsid w:val="004B78CA"/>
    <w:rsid w:val="004C755E"/>
    <w:rsid w:val="004D7E00"/>
    <w:rsid w:val="004E5BC4"/>
    <w:rsid w:val="00514B00"/>
    <w:rsid w:val="005307C2"/>
    <w:rsid w:val="005310C8"/>
    <w:rsid w:val="00531DF9"/>
    <w:rsid w:val="005328BA"/>
    <w:rsid w:val="00536D7D"/>
    <w:rsid w:val="00554A2E"/>
    <w:rsid w:val="005633A8"/>
    <w:rsid w:val="00563E82"/>
    <w:rsid w:val="005726F2"/>
    <w:rsid w:val="00572E2D"/>
    <w:rsid w:val="00585770"/>
    <w:rsid w:val="005A28B8"/>
    <w:rsid w:val="005B4122"/>
    <w:rsid w:val="005B5201"/>
    <w:rsid w:val="005B6C73"/>
    <w:rsid w:val="005B7D7A"/>
    <w:rsid w:val="005B7D92"/>
    <w:rsid w:val="005D7B46"/>
    <w:rsid w:val="005F0842"/>
    <w:rsid w:val="00605838"/>
    <w:rsid w:val="00606D5F"/>
    <w:rsid w:val="0062032E"/>
    <w:rsid w:val="00623166"/>
    <w:rsid w:val="00625C72"/>
    <w:rsid w:val="0062674B"/>
    <w:rsid w:val="00627263"/>
    <w:rsid w:val="00640092"/>
    <w:rsid w:val="00647164"/>
    <w:rsid w:val="006548D0"/>
    <w:rsid w:val="00661762"/>
    <w:rsid w:val="00683300"/>
    <w:rsid w:val="00683652"/>
    <w:rsid w:val="006969DD"/>
    <w:rsid w:val="006A56FC"/>
    <w:rsid w:val="006B092F"/>
    <w:rsid w:val="006C19BB"/>
    <w:rsid w:val="006D5B71"/>
    <w:rsid w:val="006D7E6D"/>
    <w:rsid w:val="006E36C4"/>
    <w:rsid w:val="006E5B23"/>
    <w:rsid w:val="006E7E14"/>
    <w:rsid w:val="006F38E9"/>
    <w:rsid w:val="00726FD4"/>
    <w:rsid w:val="00737628"/>
    <w:rsid w:val="00756319"/>
    <w:rsid w:val="00756934"/>
    <w:rsid w:val="00762CAD"/>
    <w:rsid w:val="007652F0"/>
    <w:rsid w:val="007A3CE2"/>
    <w:rsid w:val="007A543D"/>
    <w:rsid w:val="007A6B9F"/>
    <w:rsid w:val="007C5148"/>
    <w:rsid w:val="007D1337"/>
    <w:rsid w:val="007E5FE2"/>
    <w:rsid w:val="007F076A"/>
    <w:rsid w:val="007F2706"/>
    <w:rsid w:val="007F4F09"/>
    <w:rsid w:val="00803FC2"/>
    <w:rsid w:val="00804DFA"/>
    <w:rsid w:val="00805A1C"/>
    <w:rsid w:val="00814977"/>
    <w:rsid w:val="0083066B"/>
    <w:rsid w:val="008363DF"/>
    <w:rsid w:val="00847B40"/>
    <w:rsid w:val="008616DD"/>
    <w:rsid w:val="008652BA"/>
    <w:rsid w:val="008A2020"/>
    <w:rsid w:val="008B19EF"/>
    <w:rsid w:val="008B22BD"/>
    <w:rsid w:val="008C1A4E"/>
    <w:rsid w:val="008C592B"/>
    <w:rsid w:val="009004CC"/>
    <w:rsid w:val="0090318E"/>
    <w:rsid w:val="00916F33"/>
    <w:rsid w:val="009232AF"/>
    <w:rsid w:val="00952E9D"/>
    <w:rsid w:val="00960CAF"/>
    <w:rsid w:val="00962FA7"/>
    <w:rsid w:val="00971CAD"/>
    <w:rsid w:val="00982AE1"/>
    <w:rsid w:val="00984BD9"/>
    <w:rsid w:val="00993740"/>
    <w:rsid w:val="00993A49"/>
    <w:rsid w:val="00997BA5"/>
    <w:rsid w:val="009A37AF"/>
    <w:rsid w:val="009A49E7"/>
    <w:rsid w:val="009A723C"/>
    <w:rsid w:val="009E70C4"/>
    <w:rsid w:val="00A047F9"/>
    <w:rsid w:val="00A12B06"/>
    <w:rsid w:val="00A22054"/>
    <w:rsid w:val="00A3570B"/>
    <w:rsid w:val="00A368F2"/>
    <w:rsid w:val="00A43FB2"/>
    <w:rsid w:val="00A504E7"/>
    <w:rsid w:val="00A53A56"/>
    <w:rsid w:val="00A569F5"/>
    <w:rsid w:val="00A64085"/>
    <w:rsid w:val="00AB200A"/>
    <w:rsid w:val="00AB2886"/>
    <w:rsid w:val="00AE2B27"/>
    <w:rsid w:val="00AE6E86"/>
    <w:rsid w:val="00AF6336"/>
    <w:rsid w:val="00B14F1D"/>
    <w:rsid w:val="00B15C70"/>
    <w:rsid w:val="00B2021B"/>
    <w:rsid w:val="00B20885"/>
    <w:rsid w:val="00B225B8"/>
    <w:rsid w:val="00B417EA"/>
    <w:rsid w:val="00B47491"/>
    <w:rsid w:val="00B860B4"/>
    <w:rsid w:val="00BB3669"/>
    <w:rsid w:val="00BB3E51"/>
    <w:rsid w:val="00BB4024"/>
    <w:rsid w:val="00BC579F"/>
    <w:rsid w:val="00BD0D55"/>
    <w:rsid w:val="00BF03C4"/>
    <w:rsid w:val="00C06C3C"/>
    <w:rsid w:val="00C3573C"/>
    <w:rsid w:val="00C368F5"/>
    <w:rsid w:val="00C40E23"/>
    <w:rsid w:val="00C44ECB"/>
    <w:rsid w:val="00C53AE9"/>
    <w:rsid w:val="00C81600"/>
    <w:rsid w:val="00C92EB9"/>
    <w:rsid w:val="00CA110C"/>
    <w:rsid w:val="00CB5878"/>
    <w:rsid w:val="00CC7F8E"/>
    <w:rsid w:val="00CD08D7"/>
    <w:rsid w:val="00CD0A73"/>
    <w:rsid w:val="00CE4BA8"/>
    <w:rsid w:val="00D02C58"/>
    <w:rsid w:val="00D10964"/>
    <w:rsid w:val="00D209EC"/>
    <w:rsid w:val="00D319E9"/>
    <w:rsid w:val="00D321EC"/>
    <w:rsid w:val="00D32887"/>
    <w:rsid w:val="00D32DCA"/>
    <w:rsid w:val="00D41656"/>
    <w:rsid w:val="00D426BD"/>
    <w:rsid w:val="00D57C83"/>
    <w:rsid w:val="00D7484B"/>
    <w:rsid w:val="00D825E5"/>
    <w:rsid w:val="00D82820"/>
    <w:rsid w:val="00D90EE2"/>
    <w:rsid w:val="00DA12EC"/>
    <w:rsid w:val="00DC7263"/>
    <w:rsid w:val="00DD04EC"/>
    <w:rsid w:val="00DD16A1"/>
    <w:rsid w:val="00DD46C2"/>
    <w:rsid w:val="00DE26DA"/>
    <w:rsid w:val="00DE55D7"/>
    <w:rsid w:val="00E003BC"/>
    <w:rsid w:val="00E00FEB"/>
    <w:rsid w:val="00E36458"/>
    <w:rsid w:val="00E40BBB"/>
    <w:rsid w:val="00E730B3"/>
    <w:rsid w:val="00E83555"/>
    <w:rsid w:val="00E871DE"/>
    <w:rsid w:val="00E97FC5"/>
    <w:rsid w:val="00EA6516"/>
    <w:rsid w:val="00EB4EEA"/>
    <w:rsid w:val="00EB7A1D"/>
    <w:rsid w:val="00EC5949"/>
    <w:rsid w:val="00EC7B98"/>
    <w:rsid w:val="00ED31FA"/>
    <w:rsid w:val="00ED35B9"/>
    <w:rsid w:val="00EE1992"/>
    <w:rsid w:val="00F109B6"/>
    <w:rsid w:val="00F14299"/>
    <w:rsid w:val="00F21016"/>
    <w:rsid w:val="00F225F6"/>
    <w:rsid w:val="00F354D8"/>
    <w:rsid w:val="00F52FBA"/>
    <w:rsid w:val="00F643DC"/>
    <w:rsid w:val="00F672F5"/>
    <w:rsid w:val="00F716AA"/>
    <w:rsid w:val="00F91778"/>
    <w:rsid w:val="00F935AF"/>
    <w:rsid w:val="00FB39BD"/>
    <w:rsid w:val="00FC772C"/>
    <w:rsid w:val="00FE33BF"/>
    <w:rsid w:val="00FE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0C9F74"/>
  <w15:docId w15:val="{587F9A0C-9ABB-463E-8F30-4C10EA51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F6336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pPr>
      <w:keepNext/>
      <w:tabs>
        <w:tab w:val="left" w:pos="480"/>
      </w:tabs>
      <w:ind w:left="1134" w:right="566"/>
      <w:outlineLvl w:val="0"/>
    </w:pPr>
    <w:rPr>
      <w:u w:val="single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6E36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6E36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6E36C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6E36C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6E36C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6E36C4"/>
    <w:pPr>
      <w:spacing w:before="240" w:after="60"/>
      <w:outlineLvl w:val="6"/>
    </w:pPr>
    <w:rPr>
      <w:rFonts w:ascii="Calibri" w:hAnsi="Calibri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6E36C4"/>
    <w:pPr>
      <w:spacing w:before="240" w:after="60"/>
      <w:outlineLvl w:val="7"/>
    </w:pPr>
    <w:rPr>
      <w:rFonts w:ascii="Calibri" w:hAnsi="Calibri"/>
      <w:i/>
      <w:iCs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6E36C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952E9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952E9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Titel">
    <w:name w:val="Title"/>
    <w:basedOn w:val="Standaard"/>
    <w:qFormat/>
    <w:pPr>
      <w:tabs>
        <w:tab w:val="left" w:pos="4536"/>
      </w:tabs>
      <w:ind w:right="566"/>
      <w:jc w:val="center"/>
    </w:pPr>
    <w:rPr>
      <w:sz w:val="48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A56FC"/>
    <w:rPr>
      <w:color w:val="0000FF"/>
      <w:u w:val="single"/>
    </w:rPr>
  </w:style>
  <w:style w:type="numbering" w:styleId="111111">
    <w:name w:val="Outline List 2"/>
    <w:basedOn w:val="Geenlijst"/>
    <w:rsid w:val="006E36C4"/>
    <w:pPr>
      <w:numPr>
        <w:numId w:val="3"/>
      </w:numPr>
    </w:pPr>
  </w:style>
  <w:style w:type="numbering" w:styleId="1ai">
    <w:name w:val="Outline List 1"/>
    <w:basedOn w:val="Geenlijst"/>
    <w:rsid w:val="006E36C4"/>
    <w:pPr>
      <w:numPr>
        <w:numId w:val="4"/>
      </w:numPr>
    </w:pPr>
  </w:style>
  <w:style w:type="table" w:styleId="3D-effectenvoortabel1">
    <w:name w:val="Table 3D effects 1"/>
    <w:basedOn w:val="Standaardtabel"/>
    <w:rsid w:val="006E36C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6E36C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6E36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rsid w:val="006E36C4"/>
  </w:style>
  <w:style w:type="character" w:customStyle="1" w:styleId="AanhefChar">
    <w:name w:val="Aanhef Char"/>
    <w:link w:val="Aanhef"/>
    <w:rsid w:val="006E36C4"/>
    <w:rPr>
      <w:sz w:val="24"/>
      <w:szCs w:val="24"/>
    </w:rPr>
  </w:style>
  <w:style w:type="paragraph" w:styleId="Adresenvelop">
    <w:name w:val="envelope address"/>
    <w:basedOn w:val="Standaard"/>
    <w:rsid w:val="006E36C4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fsluiting">
    <w:name w:val="Closing"/>
    <w:basedOn w:val="Standaard"/>
    <w:link w:val="AfsluitingChar"/>
    <w:rsid w:val="006E36C4"/>
    <w:pPr>
      <w:ind w:left="4252"/>
    </w:pPr>
  </w:style>
  <w:style w:type="character" w:customStyle="1" w:styleId="AfsluitingChar">
    <w:name w:val="Afsluiting Char"/>
    <w:link w:val="Afsluiting"/>
    <w:rsid w:val="006E36C4"/>
    <w:rPr>
      <w:sz w:val="24"/>
      <w:szCs w:val="24"/>
    </w:rPr>
  </w:style>
  <w:style w:type="paragraph" w:styleId="Afzender">
    <w:name w:val="envelope return"/>
    <w:basedOn w:val="Standaard"/>
    <w:rsid w:val="006E36C4"/>
    <w:rPr>
      <w:rFonts w:ascii="Cambria" w:hAnsi="Cambria"/>
      <w:szCs w:val="20"/>
    </w:rPr>
  </w:style>
  <w:style w:type="character" w:customStyle="1" w:styleId="Kop2Char">
    <w:name w:val="Kop 2 Char"/>
    <w:link w:val="Kop2"/>
    <w:semiHidden/>
    <w:rsid w:val="006E36C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link w:val="Kop3"/>
    <w:semiHidden/>
    <w:rsid w:val="006E36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semiHidden/>
    <w:rsid w:val="006E36C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6E36C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6E36C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6E36C4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6E36C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6E36C4"/>
    <w:rPr>
      <w:rFonts w:ascii="Cambria" w:eastAsia="Times New Roman" w:hAnsi="Cambria" w:cs="Times New Roman"/>
      <w:sz w:val="22"/>
      <w:szCs w:val="22"/>
    </w:rPr>
  </w:style>
  <w:style w:type="numbering" w:styleId="Artikelsectie">
    <w:name w:val="Outline List 3"/>
    <w:basedOn w:val="Geenlijst"/>
    <w:rsid w:val="006E36C4"/>
    <w:pPr>
      <w:numPr>
        <w:numId w:val="5"/>
      </w:numPr>
    </w:pPr>
  </w:style>
  <w:style w:type="paragraph" w:styleId="Ballontekst">
    <w:name w:val="Balloon Text"/>
    <w:basedOn w:val="Standaard"/>
    <w:link w:val="BallontekstChar"/>
    <w:rsid w:val="006E36C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E36C4"/>
    <w:rPr>
      <w:rFonts w:ascii="Tahoma" w:hAnsi="Tahoma" w:cs="Tahoma"/>
      <w:sz w:val="16"/>
      <w:szCs w:val="16"/>
    </w:rPr>
  </w:style>
  <w:style w:type="paragraph" w:styleId="Berichtkop">
    <w:name w:val="Message Header"/>
    <w:basedOn w:val="Standaard"/>
    <w:link w:val="BerichtkopChar"/>
    <w:rsid w:val="006E36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BerichtkopChar">
    <w:name w:val="Berichtkop Char"/>
    <w:link w:val="Berichtkop"/>
    <w:rsid w:val="006E36C4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6E36C4"/>
  </w:style>
  <w:style w:type="paragraph" w:styleId="Bijschrift">
    <w:name w:val="caption"/>
    <w:basedOn w:val="Standaard"/>
    <w:next w:val="Standaard"/>
    <w:semiHidden/>
    <w:unhideWhenUsed/>
    <w:qFormat/>
    <w:rsid w:val="006E36C4"/>
    <w:rPr>
      <w:b/>
      <w:bCs/>
      <w:szCs w:val="20"/>
    </w:rPr>
  </w:style>
  <w:style w:type="paragraph" w:styleId="Bloktekst">
    <w:name w:val="Block Text"/>
    <w:basedOn w:val="Standaard"/>
    <w:rsid w:val="006E36C4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rsid w:val="006E36C4"/>
    <w:pPr>
      <w:ind w:left="240" w:hanging="240"/>
    </w:pPr>
  </w:style>
  <w:style w:type="paragraph" w:styleId="Citaat">
    <w:name w:val="Quote"/>
    <w:basedOn w:val="Standaard"/>
    <w:next w:val="Standaard"/>
    <w:link w:val="CitaatChar"/>
    <w:uiPriority w:val="29"/>
    <w:qFormat/>
    <w:rsid w:val="006E36C4"/>
    <w:rPr>
      <w:i/>
      <w:iCs/>
      <w:color w:val="000000"/>
    </w:rPr>
  </w:style>
  <w:style w:type="character" w:customStyle="1" w:styleId="CitaatChar">
    <w:name w:val="Citaat Char"/>
    <w:link w:val="Citaat"/>
    <w:uiPriority w:val="29"/>
    <w:rsid w:val="006E36C4"/>
    <w:rPr>
      <w:i/>
      <w:iCs/>
      <w:color w:val="000000"/>
      <w:sz w:val="24"/>
      <w:szCs w:val="24"/>
    </w:rPr>
  </w:style>
  <w:style w:type="paragraph" w:styleId="Datum">
    <w:name w:val="Date"/>
    <w:basedOn w:val="Standaard"/>
    <w:next w:val="Standaard"/>
    <w:link w:val="DatumChar"/>
    <w:rsid w:val="006E36C4"/>
  </w:style>
  <w:style w:type="character" w:customStyle="1" w:styleId="DatumChar">
    <w:name w:val="Datum Char"/>
    <w:link w:val="Datum"/>
    <w:rsid w:val="006E36C4"/>
    <w:rPr>
      <w:sz w:val="24"/>
      <w:szCs w:val="24"/>
    </w:rPr>
  </w:style>
  <w:style w:type="paragraph" w:styleId="Documentstructuur">
    <w:name w:val="Document Map"/>
    <w:basedOn w:val="Standaard"/>
    <w:link w:val="DocumentstructuurChar"/>
    <w:rsid w:val="006E36C4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rsid w:val="006E36C4"/>
    <w:rPr>
      <w:rFonts w:ascii="Tahoma" w:hAnsi="Tahoma" w:cs="Tahoma"/>
      <w:sz w:val="16"/>
      <w:szCs w:val="16"/>
    </w:rPr>
  </w:style>
  <w:style w:type="table" w:styleId="Donkerelijst">
    <w:name w:val="Dark List"/>
    <w:basedOn w:val="Standaardtabe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onkerelijst-accent1">
    <w:name w:val="Dark List Accent 1"/>
    <w:basedOn w:val="Standaardtabe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onkerelijst-accent2">
    <w:name w:val="Dark List Accent 2"/>
    <w:basedOn w:val="Standaardtabe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onkerelijst-accent3">
    <w:name w:val="Dark List Accent 3"/>
    <w:basedOn w:val="Standaardtabe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onkerelijst-accent4">
    <w:name w:val="Dark List Accent 4"/>
    <w:basedOn w:val="Standaardtabe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onkerelijst-accent5">
    <w:name w:val="Dark List Accent 5"/>
    <w:basedOn w:val="Standaardtabe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onkerelijst-accent6">
    <w:name w:val="Dark List Accent 6"/>
    <w:basedOn w:val="Standaardtabe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E36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6E36C4"/>
    <w:rPr>
      <w:b/>
      <w:bCs/>
      <w:i/>
      <w:iCs/>
      <w:color w:val="4F81BD"/>
      <w:sz w:val="24"/>
      <w:szCs w:val="24"/>
    </w:rPr>
  </w:style>
  <w:style w:type="table" w:styleId="Eenvoudigetabel1">
    <w:name w:val="Table Simple 1"/>
    <w:basedOn w:val="Standaardtabel"/>
    <w:rsid w:val="006E36C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6E36C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6E36C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6E36C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rsid w:val="006E36C4"/>
    <w:rPr>
      <w:vertAlign w:val="superscript"/>
    </w:rPr>
  </w:style>
  <w:style w:type="paragraph" w:styleId="Eindnoottekst">
    <w:name w:val="endnote text"/>
    <w:basedOn w:val="Standaard"/>
    <w:link w:val="EindnoottekstChar"/>
    <w:rsid w:val="006E36C4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6E36C4"/>
  </w:style>
  <w:style w:type="table" w:styleId="Elegantetabel">
    <w:name w:val="Table Elegant"/>
    <w:basedOn w:val="Standaardtabel"/>
    <w:rsid w:val="006E36C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6E36C4"/>
  </w:style>
  <w:style w:type="character" w:customStyle="1" w:styleId="E-mailhandtekeningChar">
    <w:name w:val="E-mailhandtekening Char"/>
    <w:link w:val="E-mailhandtekening"/>
    <w:rsid w:val="006E36C4"/>
    <w:rPr>
      <w:sz w:val="24"/>
      <w:szCs w:val="24"/>
    </w:rPr>
  </w:style>
  <w:style w:type="paragraph" w:styleId="Geenafstand">
    <w:name w:val="No Spacing"/>
    <w:uiPriority w:val="1"/>
    <w:qFormat/>
    <w:rsid w:val="006E36C4"/>
    <w:rPr>
      <w:sz w:val="24"/>
      <w:szCs w:val="24"/>
    </w:rPr>
  </w:style>
  <w:style w:type="table" w:styleId="Gemiddeldraster1">
    <w:name w:val="Medium Grid 1"/>
    <w:basedOn w:val="Standaardtabel"/>
    <w:uiPriority w:val="67"/>
    <w:rsid w:val="006E36C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emiddeldraster1-accent1">
    <w:name w:val="Medium Grid 1 Accent 1"/>
    <w:basedOn w:val="Standaardtabel"/>
    <w:uiPriority w:val="67"/>
    <w:rsid w:val="006E36C4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Gemiddeldraster1-accent2">
    <w:name w:val="Medium Grid 1 Accent 2"/>
    <w:basedOn w:val="Standaardtabel"/>
    <w:uiPriority w:val="67"/>
    <w:rsid w:val="006E36C4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Gemiddeldraster1-accent3">
    <w:name w:val="Medium Grid 1 Accent 3"/>
    <w:basedOn w:val="Standaardtabel"/>
    <w:uiPriority w:val="67"/>
    <w:rsid w:val="006E36C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Gemiddeldraster1-accent4">
    <w:name w:val="Medium Grid 1 Accent 4"/>
    <w:basedOn w:val="Standaardtabel"/>
    <w:uiPriority w:val="67"/>
    <w:rsid w:val="006E36C4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Gemiddeldraster1-accent5">
    <w:name w:val="Medium Grid 1 Accent 5"/>
    <w:basedOn w:val="Standaardtabel"/>
    <w:uiPriority w:val="67"/>
    <w:rsid w:val="006E36C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Gemiddeldraster1-accent6">
    <w:name w:val="Medium Grid 1 Accent 6"/>
    <w:basedOn w:val="Standaardtabel"/>
    <w:uiPriority w:val="67"/>
    <w:rsid w:val="006E36C4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Gemiddeldraster2">
    <w:name w:val="Medium Grid 2"/>
    <w:basedOn w:val="Standaardtabe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Gemiddeldraster2-accent6">
    <w:name w:val="Medium Grid 2 Accent 6"/>
    <w:basedOn w:val="Standaardtabe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raster3">
    <w:name w:val="Medium Grid 3"/>
    <w:basedOn w:val="Standaardtabe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emiddeldraster3-accent1">
    <w:name w:val="Medium Grid 3 Accent 1"/>
    <w:basedOn w:val="Standaardtabe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emiddeldraster3-accent2">
    <w:name w:val="Medium Grid 3 Accent 2"/>
    <w:basedOn w:val="Standaardtabe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Gemiddeldraster3-accent3">
    <w:name w:val="Medium Grid 3 Accent 3"/>
    <w:basedOn w:val="Standaardtabe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Gemiddeldraster3-accent4">
    <w:name w:val="Medium Grid 3 Accent 4"/>
    <w:basedOn w:val="Standaardtabe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emiddeldraster3-accent5">
    <w:name w:val="Medium Grid 3 Accent 5"/>
    <w:basedOn w:val="Standaardtabe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emiddeldraster3-accent6">
    <w:name w:val="Medium Grid 3 Accent 6"/>
    <w:basedOn w:val="Standaardtabe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Gemiddeldearcering1">
    <w:name w:val="Medium Shading 1"/>
    <w:basedOn w:val="Standaardtabel"/>
    <w:uiPriority w:val="63"/>
    <w:rsid w:val="006E36C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6E36C4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6E36C4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6E36C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6E36C4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6E36C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6E36C4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Gemiddeldelijst1-accent1">
    <w:name w:val="Medium List 1 Accent 1"/>
    <w:basedOn w:val="Standaardtabe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Gemiddeldelijst1-accent2">
    <w:name w:val="Medium List 1 Accent 2"/>
    <w:basedOn w:val="Standaardtabe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Gemiddeldelijst1-accent3">
    <w:name w:val="Medium List 1 Accent 3"/>
    <w:basedOn w:val="Standaardtabe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Gemiddeldelijst1-accent4">
    <w:name w:val="Medium List 1 Accent 4"/>
    <w:basedOn w:val="Standaardtabe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Gemiddeldelijst1-accent5">
    <w:name w:val="Medium List 1 Accent 5"/>
    <w:basedOn w:val="Standaardtabe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Gemiddeldelijst1-accent6">
    <w:name w:val="Medium List 1 Accent 6"/>
    <w:basedOn w:val="Standaardtabe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Gemiddeldelijst2">
    <w:name w:val="Medium List 2"/>
    <w:basedOn w:val="Standaardtabe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rsid w:val="006E36C4"/>
    <w:rPr>
      <w:color w:val="800080"/>
      <w:u w:val="single"/>
    </w:rPr>
  </w:style>
  <w:style w:type="paragraph" w:styleId="Handtekening">
    <w:name w:val="Signature"/>
    <w:basedOn w:val="Standaard"/>
    <w:link w:val="HandtekeningChar"/>
    <w:rsid w:val="006E36C4"/>
    <w:pPr>
      <w:ind w:left="4252"/>
    </w:pPr>
  </w:style>
  <w:style w:type="character" w:customStyle="1" w:styleId="HandtekeningChar">
    <w:name w:val="Handtekening Char"/>
    <w:link w:val="Handtekening"/>
    <w:rsid w:val="006E36C4"/>
    <w:rPr>
      <w:sz w:val="24"/>
      <w:szCs w:val="24"/>
    </w:rPr>
  </w:style>
  <w:style w:type="paragraph" w:styleId="HTML-voorafopgemaakt">
    <w:name w:val="HTML Preformatted"/>
    <w:basedOn w:val="Standaard"/>
    <w:link w:val="HTML-voorafopgemaaktChar"/>
    <w:rsid w:val="006E36C4"/>
    <w:rPr>
      <w:rFonts w:ascii="Courier New" w:hAnsi="Courier New" w:cs="Courier New"/>
      <w:szCs w:val="20"/>
    </w:rPr>
  </w:style>
  <w:style w:type="character" w:customStyle="1" w:styleId="HTML-voorafopgemaaktChar">
    <w:name w:val="HTML - vooraf opgemaakt Char"/>
    <w:link w:val="HTML-voorafopgemaakt"/>
    <w:rsid w:val="006E36C4"/>
    <w:rPr>
      <w:rFonts w:ascii="Courier New" w:hAnsi="Courier New" w:cs="Courier New"/>
    </w:rPr>
  </w:style>
  <w:style w:type="character" w:styleId="HTMLCode">
    <w:name w:val="HTML Code"/>
    <w:rsid w:val="006E36C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6E36C4"/>
    <w:rPr>
      <w:i/>
      <w:iCs/>
    </w:rPr>
  </w:style>
  <w:style w:type="character" w:styleId="HTMLVariable">
    <w:name w:val="HTML Variable"/>
    <w:rsid w:val="006E36C4"/>
    <w:rPr>
      <w:i/>
      <w:iCs/>
    </w:rPr>
  </w:style>
  <w:style w:type="character" w:styleId="HTML-acroniem">
    <w:name w:val="HTML Acronym"/>
    <w:basedOn w:val="Standaardalinea-lettertype"/>
    <w:rsid w:val="006E36C4"/>
  </w:style>
  <w:style w:type="paragraph" w:styleId="HTML-adres">
    <w:name w:val="HTML Address"/>
    <w:basedOn w:val="Standaard"/>
    <w:link w:val="HTML-adresChar"/>
    <w:rsid w:val="006E36C4"/>
    <w:rPr>
      <w:i/>
      <w:iCs/>
    </w:rPr>
  </w:style>
  <w:style w:type="character" w:customStyle="1" w:styleId="HTML-adresChar">
    <w:name w:val="HTML-adres Char"/>
    <w:link w:val="HTML-adres"/>
    <w:rsid w:val="006E36C4"/>
    <w:rPr>
      <w:i/>
      <w:iCs/>
      <w:sz w:val="24"/>
      <w:szCs w:val="24"/>
    </w:rPr>
  </w:style>
  <w:style w:type="character" w:styleId="HTML-citaat">
    <w:name w:val="HTML Cite"/>
    <w:rsid w:val="006E36C4"/>
    <w:rPr>
      <w:i/>
      <w:iCs/>
    </w:rPr>
  </w:style>
  <w:style w:type="character" w:styleId="HTML-schrijfmachine">
    <w:name w:val="HTML Typewriter"/>
    <w:rsid w:val="006E36C4"/>
    <w:rPr>
      <w:rFonts w:ascii="Courier New" w:hAnsi="Courier New" w:cs="Courier New"/>
      <w:sz w:val="20"/>
      <w:szCs w:val="20"/>
    </w:rPr>
  </w:style>
  <w:style w:type="character" w:styleId="HTML-toetsenbord">
    <w:name w:val="HTML Keyboard"/>
    <w:rsid w:val="006E36C4"/>
    <w:rPr>
      <w:rFonts w:ascii="Courier New" w:hAnsi="Courier New" w:cs="Courier New"/>
      <w:sz w:val="20"/>
      <w:szCs w:val="20"/>
    </w:rPr>
  </w:style>
  <w:style w:type="character" w:styleId="HTML-voorbeeld">
    <w:name w:val="HTML Sample"/>
    <w:rsid w:val="006E36C4"/>
    <w:rPr>
      <w:rFonts w:ascii="Courier New" w:hAnsi="Courier New" w:cs="Courier New"/>
    </w:rPr>
  </w:style>
  <w:style w:type="paragraph" w:styleId="Index1">
    <w:name w:val="index 1"/>
    <w:basedOn w:val="Standaard"/>
    <w:next w:val="Standaard"/>
    <w:autoRedefine/>
    <w:rsid w:val="006E36C4"/>
    <w:pPr>
      <w:ind w:left="240" w:hanging="240"/>
    </w:pPr>
  </w:style>
  <w:style w:type="paragraph" w:styleId="Index2">
    <w:name w:val="index 2"/>
    <w:basedOn w:val="Standaard"/>
    <w:next w:val="Standaard"/>
    <w:autoRedefine/>
    <w:rsid w:val="006E36C4"/>
    <w:pPr>
      <w:ind w:left="480" w:hanging="240"/>
    </w:pPr>
  </w:style>
  <w:style w:type="paragraph" w:styleId="Index3">
    <w:name w:val="index 3"/>
    <w:basedOn w:val="Standaard"/>
    <w:next w:val="Standaard"/>
    <w:autoRedefine/>
    <w:rsid w:val="006E36C4"/>
    <w:pPr>
      <w:ind w:left="720" w:hanging="240"/>
    </w:pPr>
  </w:style>
  <w:style w:type="paragraph" w:styleId="Index4">
    <w:name w:val="index 4"/>
    <w:basedOn w:val="Standaard"/>
    <w:next w:val="Standaard"/>
    <w:autoRedefine/>
    <w:rsid w:val="006E36C4"/>
    <w:pPr>
      <w:ind w:left="960" w:hanging="240"/>
    </w:pPr>
  </w:style>
  <w:style w:type="paragraph" w:styleId="Index5">
    <w:name w:val="index 5"/>
    <w:basedOn w:val="Standaard"/>
    <w:next w:val="Standaard"/>
    <w:autoRedefine/>
    <w:rsid w:val="006E36C4"/>
    <w:pPr>
      <w:ind w:left="1200" w:hanging="240"/>
    </w:pPr>
  </w:style>
  <w:style w:type="paragraph" w:styleId="Index6">
    <w:name w:val="index 6"/>
    <w:basedOn w:val="Standaard"/>
    <w:next w:val="Standaard"/>
    <w:autoRedefine/>
    <w:rsid w:val="006E36C4"/>
    <w:pPr>
      <w:ind w:left="1440" w:hanging="240"/>
    </w:pPr>
  </w:style>
  <w:style w:type="paragraph" w:styleId="Index7">
    <w:name w:val="index 7"/>
    <w:basedOn w:val="Standaard"/>
    <w:next w:val="Standaard"/>
    <w:autoRedefine/>
    <w:rsid w:val="006E36C4"/>
    <w:pPr>
      <w:ind w:left="1680" w:hanging="240"/>
    </w:pPr>
  </w:style>
  <w:style w:type="paragraph" w:styleId="Index8">
    <w:name w:val="index 8"/>
    <w:basedOn w:val="Standaard"/>
    <w:next w:val="Standaard"/>
    <w:autoRedefine/>
    <w:rsid w:val="006E36C4"/>
    <w:pPr>
      <w:ind w:left="1920" w:hanging="240"/>
    </w:pPr>
  </w:style>
  <w:style w:type="paragraph" w:styleId="Index9">
    <w:name w:val="index 9"/>
    <w:basedOn w:val="Standaard"/>
    <w:next w:val="Standaard"/>
    <w:autoRedefine/>
    <w:rsid w:val="006E36C4"/>
    <w:pPr>
      <w:ind w:left="2160" w:hanging="240"/>
    </w:pPr>
  </w:style>
  <w:style w:type="paragraph" w:styleId="Indexkop">
    <w:name w:val="index heading"/>
    <w:basedOn w:val="Standaard"/>
    <w:next w:val="Index1"/>
    <w:rsid w:val="006E36C4"/>
    <w:rPr>
      <w:rFonts w:ascii="Cambria" w:hAnsi="Cambria"/>
      <w:b/>
      <w:bCs/>
    </w:rPr>
  </w:style>
  <w:style w:type="paragraph" w:styleId="Inhopg1">
    <w:name w:val="toc 1"/>
    <w:basedOn w:val="Standaard"/>
    <w:next w:val="Standaard"/>
    <w:autoRedefine/>
    <w:rsid w:val="006E36C4"/>
  </w:style>
  <w:style w:type="paragraph" w:styleId="Inhopg2">
    <w:name w:val="toc 2"/>
    <w:basedOn w:val="Standaard"/>
    <w:next w:val="Standaard"/>
    <w:autoRedefine/>
    <w:rsid w:val="006E36C4"/>
    <w:pPr>
      <w:ind w:left="240"/>
    </w:pPr>
  </w:style>
  <w:style w:type="paragraph" w:styleId="Inhopg3">
    <w:name w:val="toc 3"/>
    <w:basedOn w:val="Standaard"/>
    <w:next w:val="Standaard"/>
    <w:autoRedefine/>
    <w:rsid w:val="006E36C4"/>
    <w:pPr>
      <w:ind w:left="480"/>
    </w:pPr>
  </w:style>
  <w:style w:type="paragraph" w:styleId="Inhopg4">
    <w:name w:val="toc 4"/>
    <w:basedOn w:val="Standaard"/>
    <w:next w:val="Standaard"/>
    <w:autoRedefine/>
    <w:rsid w:val="006E36C4"/>
    <w:pPr>
      <w:ind w:left="720"/>
    </w:pPr>
  </w:style>
  <w:style w:type="paragraph" w:styleId="Inhopg5">
    <w:name w:val="toc 5"/>
    <w:basedOn w:val="Standaard"/>
    <w:next w:val="Standaard"/>
    <w:autoRedefine/>
    <w:rsid w:val="006E36C4"/>
    <w:pPr>
      <w:ind w:left="960"/>
    </w:pPr>
  </w:style>
  <w:style w:type="paragraph" w:styleId="Inhopg6">
    <w:name w:val="toc 6"/>
    <w:basedOn w:val="Standaard"/>
    <w:next w:val="Standaard"/>
    <w:autoRedefine/>
    <w:rsid w:val="006E36C4"/>
    <w:pPr>
      <w:ind w:left="1200"/>
    </w:pPr>
  </w:style>
  <w:style w:type="paragraph" w:styleId="Inhopg7">
    <w:name w:val="toc 7"/>
    <w:basedOn w:val="Standaard"/>
    <w:next w:val="Standaard"/>
    <w:autoRedefine/>
    <w:rsid w:val="006E36C4"/>
    <w:pPr>
      <w:ind w:left="1440"/>
    </w:pPr>
  </w:style>
  <w:style w:type="paragraph" w:styleId="Inhopg8">
    <w:name w:val="toc 8"/>
    <w:basedOn w:val="Standaard"/>
    <w:next w:val="Standaard"/>
    <w:autoRedefine/>
    <w:rsid w:val="006E36C4"/>
    <w:pPr>
      <w:ind w:left="1680"/>
    </w:pPr>
  </w:style>
  <w:style w:type="paragraph" w:styleId="Inhopg9">
    <w:name w:val="toc 9"/>
    <w:basedOn w:val="Standaard"/>
    <w:next w:val="Standaard"/>
    <w:autoRedefine/>
    <w:rsid w:val="006E36C4"/>
    <w:pPr>
      <w:ind w:left="1920"/>
    </w:pPr>
  </w:style>
  <w:style w:type="character" w:styleId="Intensievebenadrukking">
    <w:name w:val="Intense Emphasis"/>
    <w:uiPriority w:val="21"/>
    <w:qFormat/>
    <w:rsid w:val="006E36C4"/>
    <w:rPr>
      <w:b/>
      <w:bCs/>
      <w:i/>
      <w:iCs/>
      <w:color w:val="4F81BD"/>
    </w:rPr>
  </w:style>
  <w:style w:type="character" w:styleId="Intensieveverwijzing">
    <w:name w:val="Intense Reference"/>
    <w:uiPriority w:val="32"/>
    <w:qFormat/>
    <w:rsid w:val="006E36C4"/>
    <w:rPr>
      <w:b/>
      <w:bCs/>
      <w:smallCaps/>
      <w:color w:val="C0504D"/>
      <w:spacing w:val="5"/>
      <w:u w:val="single"/>
    </w:rPr>
  </w:style>
  <w:style w:type="table" w:styleId="Klassieketabel1">
    <w:name w:val="Table Classic 1"/>
    <w:basedOn w:val="Standaardtabel"/>
    <w:rsid w:val="006E36C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6E36C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6E36C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6E36C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leurrijkraster-accent1">
    <w:name w:val="Colorful Grid Accent 1"/>
    <w:basedOn w:val="Standaardtabe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leurrijkraster-accent2">
    <w:name w:val="Colorful Grid Accent 2"/>
    <w:basedOn w:val="Standaardtabe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leurrijkraster-accent3">
    <w:name w:val="Colorful Grid Accent 3"/>
    <w:basedOn w:val="Standaardtabe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leurrijkraster-accent4">
    <w:name w:val="Colorful Grid Accent 4"/>
    <w:basedOn w:val="Standaardtabe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leurrijkraster-accent5">
    <w:name w:val="Colorful Grid Accent 5"/>
    <w:basedOn w:val="Standaardtabe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leurrijkraster-accent6">
    <w:name w:val="Colorful Grid Accent 6"/>
    <w:basedOn w:val="Standaardtabe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Kleurrijkearcering">
    <w:name w:val="Colorful Shading"/>
    <w:basedOn w:val="Standaardtabe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2">
    <w:name w:val="Colorful Shading Accent 2"/>
    <w:basedOn w:val="Standaardtabe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leurrijkearcering-accent4">
    <w:name w:val="Colorful Shading Accent 4"/>
    <w:basedOn w:val="Standaardtabe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6">
    <w:name w:val="Colorful Shading Accent 6"/>
    <w:basedOn w:val="Standaardtabe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lijst">
    <w:name w:val="Colorful List"/>
    <w:basedOn w:val="Standaardtabe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leurrijkelijst-accent1">
    <w:name w:val="Colorful List Accent 1"/>
    <w:basedOn w:val="Standaardtabe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leurrijkelijst-accent2">
    <w:name w:val="Colorful List Accent 2"/>
    <w:basedOn w:val="Standaardtabe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leurrijkelijst-accent3">
    <w:name w:val="Colorful List Accent 3"/>
    <w:basedOn w:val="Standaardtabe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leurrijkelijst-accent4">
    <w:name w:val="Colorful List Accent 4"/>
    <w:basedOn w:val="Standaardtabe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leurrijkelijst-accent5">
    <w:name w:val="Colorful List Accent 5"/>
    <w:basedOn w:val="Standaardtabe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leurrijkelijst-accent6">
    <w:name w:val="Colorful List Accent 6"/>
    <w:basedOn w:val="Standaardtabe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leurrijketabel1">
    <w:name w:val="Table Colorful 1"/>
    <w:basedOn w:val="Standaardtabel"/>
    <w:rsid w:val="006E36C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6E36C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6E36C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rsid w:val="006E36C4"/>
    <w:pPr>
      <w:spacing w:before="120"/>
    </w:pPr>
    <w:rPr>
      <w:rFonts w:ascii="Cambria" w:hAnsi="Cambria"/>
      <w:b/>
      <w:bCs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E36C4"/>
    <w:pPr>
      <w:tabs>
        <w:tab w:val="clear" w:pos="480"/>
      </w:tabs>
      <w:spacing w:before="240" w:after="60"/>
      <w:ind w:left="0" w:right="0"/>
      <w:outlineLvl w:val="9"/>
    </w:pPr>
    <w:rPr>
      <w:rFonts w:ascii="Cambria" w:hAnsi="Cambria"/>
      <w:b/>
      <w:bCs/>
      <w:kern w:val="32"/>
      <w:sz w:val="32"/>
      <w:szCs w:val="32"/>
      <w:u w:val="none"/>
    </w:rPr>
  </w:style>
  <w:style w:type="table" w:styleId="Lichtraster">
    <w:name w:val="Light Grid"/>
    <w:basedOn w:val="Standaardtabel"/>
    <w:uiPriority w:val="62"/>
    <w:rsid w:val="006E36C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chtraster-accent1">
    <w:name w:val="Light Grid Accent 1"/>
    <w:basedOn w:val="Standaardtabel"/>
    <w:uiPriority w:val="62"/>
    <w:rsid w:val="006E36C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chtraster-accent2">
    <w:name w:val="Light Grid Accent 2"/>
    <w:basedOn w:val="Standaardtabel"/>
    <w:uiPriority w:val="62"/>
    <w:rsid w:val="006E36C4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chtraster-accent3">
    <w:name w:val="Light Grid Accent 3"/>
    <w:basedOn w:val="Standaardtabel"/>
    <w:uiPriority w:val="62"/>
    <w:rsid w:val="006E36C4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chtraster-accent4">
    <w:name w:val="Light Grid Accent 4"/>
    <w:basedOn w:val="Standaardtabel"/>
    <w:uiPriority w:val="62"/>
    <w:rsid w:val="006E36C4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chtraster-accent5">
    <w:name w:val="Light Grid Accent 5"/>
    <w:basedOn w:val="Standaardtabel"/>
    <w:uiPriority w:val="62"/>
    <w:rsid w:val="006E36C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chtraster-accent6">
    <w:name w:val="Light Grid Accent 6"/>
    <w:basedOn w:val="Standaardtabel"/>
    <w:uiPriority w:val="62"/>
    <w:rsid w:val="006E36C4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chtearcering">
    <w:name w:val="Light Shading"/>
    <w:basedOn w:val="Standaardtabel"/>
    <w:uiPriority w:val="60"/>
    <w:rsid w:val="006E36C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chtearcering-accent1">
    <w:name w:val="Light Shading Accent 1"/>
    <w:basedOn w:val="Standaardtabel"/>
    <w:uiPriority w:val="60"/>
    <w:rsid w:val="006E36C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chtearcering-accent2">
    <w:name w:val="Light Shading Accent 2"/>
    <w:basedOn w:val="Standaardtabel"/>
    <w:uiPriority w:val="60"/>
    <w:rsid w:val="006E36C4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chtearcering-accent3">
    <w:name w:val="Light Shading Accent 3"/>
    <w:basedOn w:val="Standaardtabel"/>
    <w:uiPriority w:val="60"/>
    <w:rsid w:val="006E36C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chtearcering-accent4">
    <w:name w:val="Light Shading Accent 4"/>
    <w:basedOn w:val="Standaardtabel"/>
    <w:uiPriority w:val="60"/>
    <w:rsid w:val="006E36C4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chtearcering-accent5">
    <w:name w:val="Light Shading Accent 5"/>
    <w:basedOn w:val="Standaardtabel"/>
    <w:uiPriority w:val="60"/>
    <w:rsid w:val="006E36C4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chtearcering-accent6">
    <w:name w:val="Light Shading Accent 6"/>
    <w:basedOn w:val="Standaardtabel"/>
    <w:uiPriority w:val="60"/>
    <w:rsid w:val="006E36C4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chtelijst">
    <w:name w:val="Light List"/>
    <w:basedOn w:val="Standaardtabel"/>
    <w:uiPriority w:val="61"/>
    <w:rsid w:val="006E36C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rsid w:val="006E36C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chtelijst-accent2">
    <w:name w:val="Light List Accent 2"/>
    <w:basedOn w:val="Standaardtabel"/>
    <w:uiPriority w:val="61"/>
    <w:rsid w:val="006E36C4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chtelijst-accent3">
    <w:name w:val="Light List Accent 3"/>
    <w:basedOn w:val="Standaardtabel"/>
    <w:uiPriority w:val="61"/>
    <w:rsid w:val="006E36C4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chtelijst-accent4">
    <w:name w:val="Light List Accent 4"/>
    <w:basedOn w:val="Standaardtabel"/>
    <w:uiPriority w:val="61"/>
    <w:rsid w:val="006E36C4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chtelijst-accent5">
    <w:name w:val="Light List Accent 5"/>
    <w:basedOn w:val="Standaardtabel"/>
    <w:uiPriority w:val="61"/>
    <w:rsid w:val="006E36C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chtelijst-accent6">
    <w:name w:val="Light List Accent 6"/>
    <w:basedOn w:val="Standaardtabel"/>
    <w:uiPriority w:val="61"/>
    <w:rsid w:val="006E36C4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Lijst">
    <w:name w:val="List"/>
    <w:basedOn w:val="Standaard"/>
    <w:rsid w:val="006E36C4"/>
    <w:pPr>
      <w:ind w:left="283" w:hanging="283"/>
      <w:contextualSpacing/>
    </w:pPr>
  </w:style>
  <w:style w:type="paragraph" w:styleId="Lijst2">
    <w:name w:val="List 2"/>
    <w:basedOn w:val="Standaard"/>
    <w:rsid w:val="006E36C4"/>
    <w:pPr>
      <w:ind w:left="566" w:hanging="283"/>
      <w:contextualSpacing/>
    </w:pPr>
  </w:style>
  <w:style w:type="paragraph" w:styleId="Lijst3">
    <w:name w:val="List 3"/>
    <w:basedOn w:val="Standaard"/>
    <w:rsid w:val="006E36C4"/>
    <w:pPr>
      <w:ind w:left="849" w:hanging="283"/>
      <w:contextualSpacing/>
    </w:pPr>
  </w:style>
  <w:style w:type="paragraph" w:styleId="Lijst4">
    <w:name w:val="List 4"/>
    <w:basedOn w:val="Standaard"/>
    <w:rsid w:val="006E36C4"/>
    <w:pPr>
      <w:ind w:left="1132" w:hanging="283"/>
      <w:contextualSpacing/>
    </w:pPr>
  </w:style>
  <w:style w:type="paragraph" w:styleId="Lijst5">
    <w:name w:val="List 5"/>
    <w:basedOn w:val="Standaard"/>
    <w:rsid w:val="006E36C4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rsid w:val="006E36C4"/>
  </w:style>
  <w:style w:type="paragraph" w:styleId="Lijstopsomteken">
    <w:name w:val="List Bullet"/>
    <w:basedOn w:val="Standaard"/>
    <w:rsid w:val="006E36C4"/>
    <w:pPr>
      <w:numPr>
        <w:numId w:val="6"/>
      </w:numPr>
      <w:contextualSpacing/>
    </w:pPr>
  </w:style>
  <w:style w:type="paragraph" w:styleId="Lijstopsomteken2">
    <w:name w:val="List Bullet 2"/>
    <w:basedOn w:val="Standaard"/>
    <w:rsid w:val="006E36C4"/>
    <w:pPr>
      <w:numPr>
        <w:numId w:val="7"/>
      </w:numPr>
      <w:contextualSpacing/>
    </w:pPr>
  </w:style>
  <w:style w:type="paragraph" w:styleId="Lijstopsomteken3">
    <w:name w:val="List Bullet 3"/>
    <w:basedOn w:val="Standaard"/>
    <w:rsid w:val="006E36C4"/>
    <w:pPr>
      <w:numPr>
        <w:numId w:val="8"/>
      </w:numPr>
      <w:contextualSpacing/>
    </w:pPr>
  </w:style>
  <w:style w:type="paragraph" w:styleId="Lijstopsomteken4">
    <w:name w:val="List Bullet 4"/>
    <w:basedOn w:val="Standaard"/>
    <w:rsid w:val="006E36C4"/>
    <w:pPr>
      <w:numPr>
        <w:numId w:val="9"/>
      </w:numPr>
      <w:contextualSpacing/>
    </w:pPr>
  </w:style>
  <w:style w:type="paragraph" w:styleId="Lijstopsomteken5">
    <w:name w:val="List Bullet 5"/>
    <w:basedOn w:val="Standaard"/>
    <w:rsid w:val="006E36C4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qFormat/>
    <w:rsid w:val="006E36C4"/>
    <w:pPr>
      <w:ind w:left="708"/>
    </w:pPr>
  </w:style>
  <w:style w:type="paragraph" w:styleId="Lijstnummering">
    <w:name w:val="List Number"/>
    <w:basedOn w:val="Standaard"/>
    <w:rsid w:val="006E36C4"/>
    <w:pPr>
      <w:numPr>
        <w:numId w:val="11"/>
      </w:numPr>
      <w:contextualSpacing/>
    </w:pPr>
  </w:style>
  <w:style w:type="paragraph" w:styleId="Lijstnummering2">
    <w:name w:val="List Number 2"/>
    <w:basedOn w:val="Standaard"/>
    <w:rsid w:val="006E36C4"/>
    <w:pPr>
      <w:numPr>
        <w:numId w:val="12"/>
      </w:numPr>
      <w:contextualSpacing/>
    </w:pPr>
  </w:style>
  <w:style w:type="paragraph" w:styleId="Lijstnummering3">
    <w:name w:val="List Number 3"/>
    <w:basedOn w:val="Standaard"/>
    <w:rsid w:val="006E36C4"/>
    <w:pPr>
      <w:numPr>
        <w:numId w:val="13"/>
      </w:numPr>
      <w:contextualSpacing/>
    </w:pPr>
  </w:style>
  <w:style w:type="paragraph" w:styleId="Lijstnummering4">
    <w:name w:val="List Number 4"/>
    <w:basedOn w:val="Standaard"/>
    <w:rsid w:val="006E36C4"/>
    <w:pPr>
      <w:numPr>
        <w:numId w:val="14"/>
      </w:numPr>
      <w:contextualSpacing/>
    </w:pPr>
  </w:style>
  <w:style w:type="paragraph" w:styleId="Lijstnummering5">
    <w:name w:val="List Number 5"/>
    <w:basedOn w:val="Standaard"/>
    <w:rsid w:val="006E36C4"/>
    <w:pPr>
      <w:numPr>
        <w:numId w:val="15"/>
      </w:numPr>
      <w:contextualSpacing/>
    </w:pPr>
  </w:style>
  <w:style w:type="paragraph" w:styleId="Lijstvoortzetting">
    <w:name w:val="List Continue"/>
    <w:basedOn w:val="Standaard"/>
    <w:rsid w:val="006E36C4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6E36C4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6E36C4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6E36C4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6E36C4"/>
    <w:pPr>
      <w:spacing w:after="120"/>
      <w:ind w:left="1415"/>
      <w:contextualSpacing/>
    </w:pPr>
  </w:style>
  <w:style w:type="paragraph" w:styleId="Macrotekst">
    <w:name w:val="macro"/>
    <w:link w:val="MacrotekstChar"/>
    <w:rsid w:val="006E36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kstChar">
    <w:name w:val="Macrotekst Char"/>
    <w:link w:val="Macrotekst"/>
    <w:rsid w:val="006E36C4"/>
    <w:rPr>
      <w:rFonts w:ascii="Courier New" w:hAnsi="Courier New" w:cs="Courier New"/>
    </w:rPr>
  </w:style>
  <w:style w:type="character" w:styleId="Nadruk">
    <w:name w:val="Emphasis"/>
    <w:qFormat/>
    <w:rsid w:val="006E36C4"/>
    <w:rPr>
      <w:i/>
      <w:iCs/>
    </w:rPr>
  </w:style>
  <w:style w:type="paragraph" w:styleId="Normaalweb">
    <w:name w:val="Normal (Web)"/>
    <w:basedOn w:val="Standaard"/>
    <w:rsid w:val="006E36C4"/>
  </w:style>
  <w:style w:type="paragraph" w:styleId="Notitiekop">
    <w:name w:val="Note Heading"/>
    <w:basedOn w:val="Standaard"/>
    <w:next w:val="Standaard"/>
    <w:link w:val="NotitiekopChar"/>
    <w:rsid w:val="006E36C4"/>
  </w:style>
  <w:style w:type="character" w:customStyle="1" w:styleId="NotitiekopChar">
    <w:name w:val="Notitiekop Char"/>
    <w:link w:val="Notitiekop"/>
    <w:rsid w:val="006E36C4"/>
    <w:rPr>
      <w:sz w:val="24"/>
      <w:szCs w:val="24"/>
    </w:rPr>
  </w:style>
  <w:style w:type="paragraph" w:styleId="Ondertitel">
    <w:name w:val="Subtitle"/>
    <w:basedOn w:val="Standaard"/>
    <w:next w:val="Standaard"/>
    <w:link w:val="OndertitelChar"/>
    <w:qFormat/>
    <w:rsid w:val="006E36C4"/>
    <w:pPr>
      <w:spacing w:after="60"/>
      <w:jc w:val="center"/>
      <w:outlineLvl w:val="1"/>
    </w:pPr>
    <w:rPr>
      <w:rFonts w:ascii="Cambria" w:hAnsi="Cambria"/>
    </w:rPr>
  </w:style>
  <w:style w:type="character" w:customStyle="1" w:styleId="OndertitelChar">
    <w:name w:val="Ondertitel Char"/>
    <w:link w:val="Ondertitel"/>
    <w:rsid w:val="006E36C4"/>
    <w:rPr>
      <w:rFonts w:ascii="Cambria" w:eastAsia="Times New Roman" w:hAnsi="Cambria" w:cs="Times New Roman"/>
      <w:sz w:val="24"/>
      <w:szCs w:val="24"/>
    </w:rPr>
  </w:style>
  <w:style w:type="paragraph" w:styleId="Tekstopmerking">
    <w:name w:val="annotation text"/>
    <w:basedOn w:val="Standaard"/>
    <w:link w:val="TekstopmerkingChar"/>
    <w:rsid w:val="006E36C4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6E36C4"/>
  </w:style>
  <w:style w:type="paragraph" w:styleId="Onderwerpvanopmerking">
    <w:name w:val="annotation subject"/>
    <w:basedOn w:val="Tekstopmerking"/>
    <w:next w:val="Tekstopmerking"/>
    <w:link w:val="OnderwerpvanopmerkingChar"/>
    <w:rsid w:val="006E36C4"/>
    <w:rPr>
      <w:b/>
      <w:bCs/>
    </w:rPr>
  </w:style>
  <w:style w:type="character" w:customStyle="1" w:styleId="OnderwerpvanopmerkingChar">
    <w:name w:val="Onderwerp van opmerking Char"/>
    <w:link w:val="Onderwerpvanopmerking"/>
    <w:rsid w:val="006E36C4"/>
    <w:rPr>
      <w:b/>
      <w:bCs/>
    </w:rPr>
  </w:style>
  <w:style w:type="paragraph" w:styleId="Plattetekst">
    <w:name w:val="Body Text"/>
    <w:basedOn w:val="Standaard"/>
    <w:link w:val="PlattetekstChar"/>
    <w:rsid w:val="006E36C4"/>
    <w:pPr>
      <w:spacing w:after="120"/>
    </w:pPr>
  </w:style>
  <w:style w:type="character" w:customStyle="1" w:styleId="PlattetekstChar">
    <w:name w:val="Platte tekst Char"/>
    <w:link w:val="Plattetekst"/>
    <w:rsid w:val="006E36C4"/>
    <w:rPr>
      <w:sz w:val="24"/>
      <w:szCs w:val="24"/>
    </w:rPr>
  </w:style>
  <w:style w:type="paragraph" w:styleId="Plattetekst2">
    <w:name w:val="Body Text 2"/>
    <w:basedOn w:val="Standaard"/>
    <w:link w:val="Plattetekst2Char"/>
    <w:rsid w:val="006E36C4"/>
    <w:pPr>
      <w:spacing w:after="120" w:line="480" w:lineRule="auto"/>
    </w:pPr>
  </w:style>
  <w:style w:type="character" w:customStyle="1" w:styleId="Plattetekst2Char">
    <w:name w:val="Platte tekst 2 Char"/>
    <w:link w:val="Plattetekst2"/>
    <w:rsid w:val="006E36C4"/>
    <w:rPr>
      <w:sz w:val="24"/>
      <w:szCs w:val="24"/>
    </w:rPr>
  </w:style>
  <w:style w:type="paragraph" w:styleId="Plattetekst3">
    <w:name w:val="Body Text 3"/>
    <w:basedOn w:val="Standaard"/>
    <w:link w:val="Plattetekst3Char"/>
    <w:rsid w:val="006E36C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rsid w:val="006E36C4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rsid w:val="006E36C4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rsid w:val="006E36C4"/>
    <w:rPr>
      <w:sz w:val="24"/>
      <w:szCs w:val="24"/>
    </w:rPr>
  </w:style>
  <w:style w:type="paragraph" w:styleId="Plattetekstinspringen">
    <w:name w:val="Body Text Indent"/>
    <w:basedOn w:val="Standaard"/>
    <w:link w:val="PlattetekstinspringenChar"/>
    <w:rsid w:val="006E36C4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rsid w:val="006E36C4"/>
    <w:rPr>
      <w:sz w:val="24"/>
      <w:szCs w:val="24"/>
    </w:rPr>
  </w:style>
  <w:style w:type="paragraph" w:styleId="Platteteksteersteinspringing2">
    <w:name w:val="Body Text First Indent 2"/>
    <w:basedOn w:val="Plattetekstinspringen"/>
    <w:link w:val="Platteteksteersteinspringing2Char"/>
    <w:rsid w:val="006E36C4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rsid w:val="006E36C4"/>
    <w:rPr>
      <w:sz w:val="24"/>
      <w:szCs w:val="24"/>
    </w:rPr>
  </w:style>
  <w:style w:type="paragraph" w:styleId="Plattetekstinspringen2">
    <w:name w:val="Body Text Indent 2"/>
    <w:basedOn w:val="Standaard"/>
    <w:link w:val="Plattetekstinspringen2Char"/>
    <w:rsid w:val="006E36C4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rsid w:val="006E36C4"/>
    <w:rPr>
      <w:sz w:val="24"/>
      <w:szCs w:val="24"/>
    </w:rPr>
  </w:style>
  <w:style w:type="paragraph" w:styleId="Plattetekstinspringen3">
    <w:name w:val="Body Text Indent 3"/>
    <w:basedOn w:val="Standaard"/>
    <w:link w:val="Plattetekstinspringen3Char"/>
    <w:rsid w:val="006E36C4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rsid w:val="006E36C4"/>
    <w:rPr>
      <w:sz w:val="16"/>
      <w:szCs w:val="16"/>
    </w:rPr>
  </w:style>
  <w:style w:type="table" w:styleId="Professioneletabel">
    <w:name w:val="Table Professional"/>
    <w:basedOn w:val="Standaardtabel"/>
    <w:rsid w:val="006E36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6E36C4"/>
  </w:style>
  <w:style w:type="paragraph" w:styleId="Standaardinspringing">
    <w:name w:val="Normal Indent"/>
    <w:basedOn w:val="Standaard"/>
    <w:rsid w:val="006E36C4"/>
    <w:pPr>
      <w:ind w:left="708"/>
    </w:pPr>
  </w:style>
  <w:style w:type="character" w:styleId="Subtielebenadrukking">
    <w:name w:val="Subtle Emphasis"/>
    <w:uiPriority w:val="19"/>
    <w:qFormat/>
    <w:rsid w:val="006E36C4"/>
    <w:rPr>
      <w:i/>
      <w:iCs/>
      <w:color w:val="808080"/>
    </w:rPr>
  </w:style>
  <w:style w:type="character" w:styleId="Subtieleverwijzing">
    <w:name w:val="Subtle Reference"/>
    <w:uiPriority w:val="31"/>
    <w:qFormat/>
    <w:rsid w:val="006E36C4"/>
    <w:rPr>
      <w:smallCaps/>
      <w:color w:val="C0504D"/>
      <w:u w:val="single"/>
    </w:rPr>
  </w:style>
  <w:style w:type="table" w:styleId="Tabelkolommen1">
    <w:name w:val="Table Columns 1"/>
    <w:basedOn w:val="Standaardtabel"/>
    <w:rsid w:val="006E36C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6E36C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6E36C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6E36C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6E36C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6E36C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6E36C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6E36C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6E36C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6E36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6E36C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6E36C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6E36C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rsid w:val="006E36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6E36C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6E36C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6E36C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6E36C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6E36C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6E36C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6E36C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6E3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uiPriority w:val="99"/>
    <w:semiHidden/>
    <w:rsid w:val="006E36C4"/>
    <w:rPr>
      <w:color w:val="808080"/>
    </w:rPr>
  </w:style>
  <w:style w:type="paragraph" w:styleId="Tekstzonderopmaak">
    <w:name w:val="Plain Text"/>
    <w:basedOn w:val="Standaard"/>
    <w:link w:val="TekstzonderopmaakChar"/>
    <w:rsid w:val="006E36C4"/>
    <w:rPr>
      <w:rFonts w:ascii="Courier New" w:hAnsi="Courier New" w:cs="Courier New"/>
      <w:szCs w:val="20"/>
    </w:rPr>
  </w:style>
  <w:style w:type="character" w:customStyle="1" w:styleId="TekstzonderopmaakChar">
    <w:name w:val="Tekst zonder opmaak Char"/>
    <w:link w:val="Tekstzonderopmaak"/>
    <w:rsid w:val="006E36C4"/>
    <w:rPr>
      <w:rFonts w:ascii="Courier New" w:hAnsi="Courier New" w:cs="Courier New"/>
    </w:rPr>
  </w:style>
  <w:style w:type="character" w:styleId="Titelvanboek">
    <w:name w:val="Book Title"/>
    <w:uiPriority w:val="33"/>
    <w:qFormat/>
    <w:rsid w:val="006E36C4"/>
    <w:rPr>
      <w:b/>
      <w:bCs/>
      <w:smallCaps/>
      <w:spacing w:val="5"/>
    </w:rPr>
  </w:style>
  <w:style w:type="table" w:styleId="Verfijndetabel1">
    <w:name w:val="Table Subtle 1"/>
    <w:basedOn w:val="Standaardtabel"/>
    <w:rsid w:val="006E36C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6E36C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rsid w:val="006E36C4"/>
    <w:rPr>
      <w:sz w:val="16"/>
      <w:szCs w:val="16"/>
    </w:rPr>
  </w:style>
  <w:style w:type="character" w:styleId="Voetnootmarkering">
    <w:name w:val="footnote reference"/>
    <w:rsid w:val="006E36C4"/>
    <w:rPr>
      <w:vertAlign w:val="superscript"/>
    </w:rPr>
  </w:style>
  <w:style w:type="paragraph" w:styleId="Voetnoottekst">
    <w:name w:val="footnote text"/>
    <w:basedOn w:val="Standaard"/>
    <w:link w:val="VoetnoottekstChar"/>
    <w:rsid w:val="006E36C4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6E36C4"/>
  </w:style>
  <w:style w:type="table" w:styleId="Webtabel1">
    <w:name w:val="Table Web 1"/>
    <w:basedOn w:val="Standaardtabel"/>
    <w:rsid w:val="006E36C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6E36C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6E36C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qFormat/>
    <w:rsid w:val="006E36C4"/>
    <w:rPr>
      <w:b/>
      <w:bCs/>
    </w:rPr>
  </w:style>
  <w:style w:type="character" w:customStyle="1" w:styleId="KoptekstChar">
    <w:name w:val="Koptekst Char"/>
    <w:basedOn w:val="Standaardalinea-lettertype"/>
    <w:link w:val="Koptekst"/>
    <w:rsid w:val="00A64085"/>
    <w:rPr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952E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Writer\Temp\IWRITER\O_Uitgaande%20brie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DC32EFDC574AFA881E20F6ADF90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8498F-493D-4114-A8F1-8873CA56A4A8}"/>
      </w:docPartPr>
      <w:docPartBody>
        <w:p w:rsidR="00FC083B" w:rsidRDefault="00C055DB">
          <w:r w:rsidRPr="00A66C92">
            <w:rPr>
              <w:rStyle w:val="Tekstvantijdelijkeaanduiding"/>
            </w:rPr>
            <w:t>Briefhoofd</w:t>
          </w:r>
        </w:p>
      </w:docPartBody>
    </w:docPart>
    <w:docPart>
      <w:docPartPr>
        <w:name w:val="792922675B11411BAD6161EC4C8D2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B545A-03F2-4212-9C07-D43AD63849A7}"/>
      </w:docPartPr>
      <w:docPartBody>
        <w:p w:rsidR="00FC083B" w:rsidRDefault="00C055DB">
          <w:r w:rsidRPr="00A66C92">
            <w:rPr>
              <w:rStyle w:val="Tekstvantijdelijkeaanduiding"/>
            </w:rPr>
            <w:t>Voettekst</w:t>
          </w:r>
        </w:p>
      </w:docPartBody>
    </w:docPart>
    <w:docPart>
      <w:docPartPr>
        <w:name w:val="7B0FDB99713C422B9A61E6C7861BA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C4CFB-93DF-4FCB-ACF3-5E323C4E78B1}"/>
      </w:docPartPr>
      <w:docPartBody>
        <w:p w:rsidR="00EC07EB" w:rsidRDefault="00085A71">
          <w:r w:rsidRPr="0039184B">
            <w:rPr>
              <w:rStyle w:val="Tekstvantijdelijkeaanduiding"/>
            </w:rPr>
            <w:t>Uw_brief</w:t>
          </w:r>
        </w:p>
      </w:docPartBody>
    </w:docPart>
    <w:docPart>
      <w:docPartPr>
        <w:name w:val="2CC0998C0855438A9F4E743B12F84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2FBB8-1EE1-4059-A5EC-1B0831158B3A}"/>
      </w:docPartPr>
      <w:docPartBody>
        <w:p w:rsidR="00EC07EB" w:rsidRDefault="00085A71">
          <w:r w:rsidRPr="0039184B">
            <w:rPr>
              <w:rStyle w:val="Tekstvantijdelijkeaanduiding"/>
            </w:rPr>
            <w:t>Wat_ontvangen</w:t>
          </w:r>
        </w:p>
      </w:docPartBody>
    </w:docPart>
    <w:docPart>
      <w:docPartPr>
        <w:name w:val="FAB33D96C6CE480A85175F18A8E47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FF2C4-B7D7-492C-BEEB-F9DA219A9159}"/>
      </w:docPartPr>
      <w:docPartBody>
        <w:p w:rsidR="00EC07EB" w:rsidRDefault="00085A71">
          <w:r w:rsidRPr="0039184B">
            <w:rPr>
              <w:rStyle w:val="Tekstvantijdelijkeaanduiding"/>
            </w:rPr>
            <w:t>Reactiedagen</w:t>
          </w:r>
        </w:p>
      </w:docPartBody>
    </w:docPart>
    <w:docPart>
      <w:docPartPr>
        <w:name w:val="4EE6D441326E4458AF2DAE5752FAB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7F8B0-3541-468B-A107-47D3891E2409}"/>
      </w:docPartPr>
      <w:docPartBody>
        <w:p w:rsidR="00EC07EB" w:rsidRDefault="00085A71">
          <w:r w:rsidRPr="0039184B">
            <w:rPr>
              <w:rStyle w:val="Tekstvantijdelijkeaanduiding"/>
            </w:rPr>
            <w:t>NAAMINFORMEEL</w:t>
          </w:r>
        </w:p>
      </w:docPartBody>
    </w:docPart>
    <w:docPart>
      <w:docPartPr>
        <w:name w:val="EB135262A2D447FFA2CF3860BF3A4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D4C00-DF30-4FBB-BC54-D348D3D97829}"/>
      </w:docPartPr>
      <w:docPartBody>
        <w:p w:rsidR="00EC07EB" w:rsidRDefault="00085A71">
          <w:r w:rsidRPr="0039184B">
            <w:rPr>
              <w:rStyle w:val="Tekstvantijdelijkeaanduiding"/>
            </w:rPr>
            <w:t>NAAM</w:t>
          </w:r>
        </w:p>
      </w:docPartBody>
    </w:docPart>
    <w:docPart>
      <w:docPartPr>
        <w:name w:val="241571708FD1463A8E60ADA303D38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766B2-7990-4B46-9418-6D242C990981}"/>
      </w:docPartPr>
      <w:docPartBody>
        <w:p w:rsidR="00EC07EB" w:rsidRDefault="00085A71">
          <w:r w:rsidRPr="0039184B">
            <w:rPr>
              <w:rStyle w:val="Tekstvantijdelijkeaanduiding"/>
            </w:rP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5DB"/>
    <w:rsid w:val="00085A71"/>
    <w:rsid w:val="002201E2"/>
    <w:rsid w:val="004759EC"/>
    <w:rsid w:val="007B0B9D"/>
    <w:rsid w:val="00B668FA"/>
    <w:rsid w:val="00BD27B2"/>
    <w:rsid w:val="00C055DB"/>
    <w:rsid w:val="00E62283"/>
    <w:rsid w:val="00EC07EB"/>
    <w:rsid w:val="00F8185C"/>
    <w:rsid w:val="00FC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uiPriority w:val="99"/>
    <w:semiHidden/>
    <w:rsid w:val="00085A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FormConfiguration><![CDATA[{"formFields":[{"type":"textElementPlaceholder","name":"TextElement1","label":"Placeholder 1 Briefhoofd","locked":false,"helpTexts":{},"spacing":{}},{"type":"textElementPlaceholder","name":"TextElement2","label":"Placeholder 2 Voettekst","locked":false,"helpTexts":{},"spacing":{}},{"type":"dropDown","label":"Logo","name":"Logo","helpTexts":{"postfix":"Kies voor ´ja´ wanneer het sjabloon niet op briefpapier afgedrukt wordt. Laat het veld leeg wanneer u nog geen keuze wilt maken."},"locked":false,"spacing":{},"autoSelectFirstOption":false,"dataSourceName":"Oost_keuzeLogo","defaultValue":null,"required":false,"distinct":false,"hideIfNoUserInteractionRequired":false,"shareValue":false,"dataSourceFieldName":"Name"},{"type":"heading","label":"Kenmerken brief afzender","name":"KenmerkenBriefAfzender","helpTexts":{},"locked":false,"spacing":{}},{"type":"datePicker","label":"Uw brief van","name":"UwBriefVan","helpTexts":{},"locked":false,"spacing":{},"required":false},{"type":"textBox","label":"Wat ontvangen (zie helptekst)","name":"WatOntvangen","helpTexts":{"postfix":"Bijvoorbeeld brief, aanmelding, enz."},"locked":false,"spacing":{},"defaultValue":null,"lines":1,"placeholder":"","required":false,"shareValue":false},{"type":"textBox","label":"Reactietijd in werkdagen","name":"ReactietijdInWerkdagen","helpTexts":{"postfix":"In werkdagen"},"locked":false,"spacing":{},"defaultValue":null,"lines":1,"placeholder":"","required":false,"shareValue":false}],"formDataEntries":[]}]]></TemplafyFormConfiguration>
</file>

<file path=customXml/item2.xml><?xml version="1.0" encoding="utf-8"?>
<TemplafyTemplateConfiguration><![CDATA[{"elementsMetadata":[],"transformationConfigurations":[{"image":"{{Form.Logo.Logo.Logo}}","shapeName":"Logo nodig","width":"{{Form.Logo.Logo.LogoWidth}}","height":"","namedSections":"{{NamedSections.First}}","namedPages":"","numberedSections":[],"leftOffset":"{{Form.Logo.Logo.LogoLeftOffset}}","horizontalRelativePosition":"{{HorizontalRelativePosition.Page}}","horizontalAlignment":"","topOffset":"{{Form.Logo.Logo.LogoTopOffset}}","verticalRelativePosition":"{{VerticalRelativePosition.Page}}","verticalAlignment":"","imageTextWrapping":"{{ImageTextWrapping.InFrontOfText}}","rotation":"","color":"","disableUpdates":false,"type":"imageHeader"},{"language":"nl-NL","disableUpdates":false,"type":"proofingLanguage"}],"enableDocumentContentUpdater":true,"version":"2.0"}]]></TemplafyTemplateConfiguratio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522BD-248A-42DD-9486-7A685FF5C892}">
  <ds:schemaRefs/>
</ds:datastoreItem>
</file>

<file path=customXml/itemProps2.xml><?xml version="1.0" encoding="utf-8"?>
<ds:datastoreItem xmlns:ds="http://schemas.openxmlformats.org/officeDocument/2006/customXml" ds:itemID="{C70EC20F-73A0-4C11-A429-2E8741DA2566}">
  <ds:schemaRefs/>
</ds:datastoreItem>
</file>

<file path=customXml/itemProps3.xml><?xml version="1.0" encoding="utf-8"?>
<ds:datastoreItem xmlns:ds="http://schemas.openxmlformats.org/officeDocument/2006/customXml" ds:itemID="{8C0E2301-769D-43C8-8891-D3D378B3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O_Uitgaande brief.dotx</Template>
  <TotalTime>15</TotalTime>
  <Pages>1</Pages>
  <Words>51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O Uitgaande brief</vt:lpstr>
      <vt:lpstr>BRIEFKOP ROOD GEMHUIS</vt:lpstr>
    </vt:vector>
  </TitlesOfParts>
  <Company>Gemeente Ooststellingwerf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Uitgaande brief</dc:title>
  <dc:subject/>
  <dc:creator>Esther van Wijngaarden</dc:creator>
  <cp:keywords/>
  <cp:lastModifiedBy>Visscher, Marcel</cp:lastModifiedBy>
  <cp:revision>7</cp:revision>
  <cp:lastPrinted>2016-07-25T08:37:00Z</cp:lastPrinted>
  <dcterms:created xsi:type="dcterms:W3CDTF">2023-03-07T16:13:00Z</dcterms:created>
  <dcterms:modified xsi:type="dcterms:W3CDTF">2023-06-26T07:48:00Z</dcterms:modified>
</cp:coreProperties>
</file>